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65E" w:rsidRPr="003E3C1B" w:rsidRDefault="0048265E" w:rsidP="0048265E">
      <w:pPr>
        <w:pStyle w:val="a4"/>
        <w:tabs>
          <w:tab w:val="right" w:pos="10440"/>
          <w:tab w:val="right" w:pos="13323"/>
        </w:tabs>
        <w:rPr>
          <w:rFonts w:ascii="Calibri" w:hAnsi="Calibri" w:cs="Calibri"/>
          <w:noProof w:val="0"/>
          <w:sz w:val="24"/>
          <w:szCs w:val="24"/>
          <w:lang w:val="en-US" w:eastAsia="zh-CN"/>
        </w:rPr>
      </w:pP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3GPP TSG-RAN WG4 Meeting #</w:t>
      </w:r>
      <w:r w:rsidRPr="003E3C1B">
        <w:rPr>
          <w:rFonts w:ascii="Calibri" w:hAnsi="Calibri" w:cs="Calibri" w:hint="eastAsia"/>
          <w:noProof w:val="0"/>
          <w:sz w:val="24"/>
          <w:szCs w:val="24"/>
          <w:lang w:val="en-US"/>
        </w:rPr>
        <w:t>8</w:t>
      </w:r>
      <w:r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 xml:space="preserve">1                                                                                         </w:t>
      </w:r>
      <w:r w:rsidRPr="003E3C1B">
        <w:rPr>
          <w:rFonts w:ascii="Calibri" w:hAnsi="Calibri" w:cs="Calibri"/>
          <w:noProof w:val="0"/>
          <w:sz w:val="24"/>
          <w:szCs w:val="24"/>
          <w:lang w:val="en-US"/>
        </w:rPr>
        <w:t>R4-1</w:t>
      </w:r>
      <w:r w:rsidR="00DF1374">
        <w:rPr>
          <w:rFonts w:ascii="Calibri" w:hAnsi="Calibri" w:cs="Calibri" w:hint="eastAsia"/>
          <w:noProof w:val="0"/>
          <w:sz w:val="24"/>
          <w:szCs w:val="24"/>
          <w:lang w:val="en-US" w:eastAsia="zh-CN"/>
        </w:rPr>
        <w:t>609343</w:t>
      </w:r>
    </w:p>
    <w:p w:rsidR="0048265E" w:rsidRPr="00A5724C" w:rsidRDefault="0048265E" w:rsidP="0048265E">
      <w:pPr>
        <w:tabs>
          <w:tab w:val="left" w:pos="1985"/>
        </w:tabs>
        <w:spacing w:after="100" w:afterAutospacing="1"/>
        <w:jc w:val="both"/>
        <w:rPr>
          <w:noProof/>
          <w:sz w:val="24"/>
          <w:lang w:eastAsia="zh-CN"/>
        </w:rPr>
      </w:pPr>
      <w:r>
        <w:rPr>
          <w:rFonts w:ascii="Arial" w:eastAsiaTheme="minorEastAsia" w:hAnsi="Arial" w:hint="eastAsia"/>
          <w:b/>
          <w:bCs/>
          <w:noProof/>
          <w:sz w:val="22"/>
          <w:lang w:eastAsia="zh-CN"/>
        </w:rPr>
        <w:t>Reno</w:t>
      </w:r>
      <w:r>
        <w:rPr>
          <w:rFonts w:ascii="Arial" w:eastAsia="Arial" w:hAnsi="Arial"/>
          <w:b/>
          <w:bCs/>
          <w:noProof/>
          <w:sz w:val="22"/>
        </w:rPr>
        <w:t xml:space="preserve">, </w:t>
      </w:r>
      <w:r>
        <w:rPr>
          <w:rFonts w:ascii="Arial" w:hAnsi="Arial" w:hint="eastAsia"/>
          <w:b/>
          <w:noProof/>
          <w:sz w:val="22"/>
          <w:lang w:eastAsia="zh-CN"/>
        </w:rPr>
        <w:t>NV, USA,</w:t>
      </w:r>
      <w:r w:rsidRPr="00B75924">
        <w:rPr>
          <w:rFonts w:ascii="Arial" w:hAnsi="Arial" w:hint="eastAsia"/>
          <w:b/>
          <w:bCs/>
          <w:noProof/>
          <w:sz w:val="22"/>
          <w:lang w:eastAsia="zh-CN"/>
        </w:rPr>
        <w:t xml:space="preserve"> 1</w:t>
      </w:r>
      <w:r>
        <w:rPr>
          <w:rFonts w:ascii="Arial" w:hAnsi="Arial" w:hint="eastAsia"/>
          <w:b/>
          <w:bCs/>
          <w:noProof/>
          <w:sz w:val="22"/>
          <w:lang w:eastAsia="zh-CN"/>
        </w:rPr>
        <w:t>4</w:t>
      </w:r>
      <w:r>
        <w:rPr>
          <w:rFonts w:ascii="Arial" w:eastAsia="Arial" w:hAnsi="Arial"/>
          <w:b/>
          <w:bCs/>
          <w:noProof/>
          <w:sz w:val="22"/>
        </w:rPr>
        <w:t xml:space="preserve"> – </w:t>
      </w:r>
      <w:r w:rsidRPr="00B75924">
        <w:rPr>
          <w:rFonts w:ascii="Arial" w:hAnsi="Arial" w:hint="eastAsia"/>
          <w:b/>
          <w:bCs/>
          <w:noProof/>
          <w:sz w:val="22"/>
          <w:lang w:eastAsia="zh-CN"/>
        </w:rPr>
        <w:t>1</w:t>
      </w:r>
      <w:r>
        <w:rPr>
          <w:rFonts w:ascii="Arial" w:hAnsi="Arial" w:hint="eastAsia"/>
          <w:b/>
          <w:bCs/>
          <w:noProof/>
          <w:sz w:val="22"/>
          <w:lang w:eastAsia="zh-CN"/>
        </w:rPr>
        <w:t>8</w:t>
      </w:r>
      <w:r>
        <w:rPr>
          <w:rFonts w:ascii="Arial" w:eastAsia="Arial" w:hAnsi="Arial"/>
          <w:b/>
          <w:bCs/>
          <w:noProof/>
          <w:sz w:val="22"/>
        </w:rPr>
        <w:t xml:space="preserve"> </w:t>
      </w:r>
      <w:r>
        <w:rPr>
          <w:rFonts w:ascii="Arial" w:hAnsi="Arial" w:hint="eastAsia"/>
          <w:b/>
          <w:bCs/>
          <w:noProof/>
          <w:sz w:val="22"/>
          <w:lang w:eastAsia="zh-CN"/>
        </w:rPr>
        <w:t>Nov</w:t>
      </w:r>
      <w:r w:rsidRPr="00D0524C">
        <w:rPr>
          <w:rFonts w:ascii="Arial" w:eastAsia="Arial" w:hAnsi="Arial"/>
          <w:b/>
          <w:bCs/>
          <w:noProof/>
          <w:sz w:val="22"/>
        </w:rPr>
        <w:t>, 2016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Calibri" w:hAnsi="Calibri" w:cs="Calibri"/>
          <w:b/>
          <w:color w:val="000000"/>
          <w:sz w:val="24"/>
          <w:szCs w:val="24"/>
          <w:lang w:val="en-US" w:eastAsia="zh-CN"/>
        </w:rPr>
      </w:pPr>
      <w:r w:rsidRPr="00D64120">
        <w:rPr>
          <w:rFonts w:ascii="Calibri" w:hAnsi="Calibri" w:cs="Calibri"/>
          <w:b/>
          <w:sz w:val="24"/>
          <w:szCs w:val="24"/>
          <w:lang w:val="en-US"/>
        </w:rPr>
        <w:t>Agenda Item:</w:t>
      </w:r>
      <w:r w:rsidRPr="00D64120">
        <w:rPr>
          <w:rFonts w:ascii="Calibri" w:hAnsi="Calibri" w:cs="Calibri"/>
          <w:b/>
          <w:sz w:val="24"/>
          <w:szCs w:val="24"/>
          <w:lang w:val="en-US"/>
        </w:rPr>
        <w:tab/>
      </w:r>
      <w:r w:rsidR="00B370E2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6.</w:t>
      </w:r>
      <w:r w:rsidR="00DF1374">
        <w:rPr>
          <w:rFonts w:ascii="Calibri" w:hAnsi="Calibri" w:cs="Calibri" w:hint="eastAsia"/>
          <w:b/>
          <w:color w:val="000000"/>
          <w:sz w:val="24"/>
          <w:szCs w:val="24"/>
          <w:lang w:val="en-US" w:eastAsia="zh-CN"/>
        </w:rPr>
        <w:t>3.4.2.3</w:t>
      </w:r>
    </w:p>
    <w:p w:rsidR="0089252A" w:rsidRPr="00D64120" w:rsidRDefault="0089252A" w:rsidP="0089252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color w:val="FF0000"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Source: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Pr="00D64120">
        <w:rPr>
          <w:rFonts w:ascii="Calibri" w:hAnsi="Calibri" w:cs="Calibri"/>
          <w:b/>
          <w:bCs/>
          <w:sz w:val="24"/>
          <w:szCs w:val="24"/>
          <w:lang w:eastAsia="zh-CN"/>
        </w:rPr>
        <w:t>Samsung</w:t>
      </w:r>
    </w:p>
    <w:p w:rsidR="00EB0FB9" w:rsidRPr="00D64120" w:rsidRDefault="0089252A" w:rsidP="00234B58">
      <w:pPr>
        <w:ind w:left="1968" w:hangingChars="817" w:hanging="1968"/>
        <w:jc w:val="both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 xml:space="preserve">Title: 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BF0F7C" w:rsidRPr="00BF0F7C">
        <w:rPr>
          <w:rFonts w:ascii="Calibri" w:hAnsi="Calibri" w:cs="Calibri"/>
          <w:b/>
          <w:bCs/>
          <w:sz w:val="24"/>
          <w:szCs w:val="24"/>
          <w:lang w:eastAsia="zh-CN"/>
        </w:rPr>
        <w:t>S</w:t>
      </w:r>
      <w:r w:rsidR="00121AEF">
        <w:rPr>
          <w:rFonts w:ascii="Calibri" w:hAnsi="Calibri" w:cs="Calibri"/>
          <w:b/>
          <w:bCs/>
          <w:sz w:val="24"/>
          <w:szCs w:val="24"/>
          <w:lang w:eastAsia="zh-CN"/>
        </w:rPr>
        <w:t>imulation results for NB-</w:t>
      </w:r>
      <w:proofErr w:type="spellStart"/>
      <w:r w:rsidR="00121AEF">
        <w:rPr>
          <w:rFonts w:ascii="Calibri" w:hAnsi="Calibri" w:cs="Calibri"/>
          <w:b/>
          <w:bCs/>
          <w:sz w:val="24"/>
          <w:szCs w:val="24"/>
          <w:lang w:eastAsia="zh-CN"/>
        </w:rPr>
        <w:t>IoT</w:t>
      </w:r>
      <w:proofErr w:type="spellEnd"/>
      <w:r w:rsidR="00121AEF">
        <w:rPr>
          <w:rFonts w:ascii="Calibri" w:hAnsi="Calibri" w:cs="Calibri"/>
          <w:b/>
          <w:bCs/>
          <w:sz w:val="24"/>
          <w:szCs w:val="24"/>
          <w:lang w:eastAsia="zh-CN"/>
        </w:rPr>
        <w:t xml:space="preserve"> </w:t>
      </w:r>
      <w:r w:rsidR="00121AEF">
        <w:rPr>
          <w:rFonts w:ascii="Calibri" w:hAnsi="Calibri" w:cs="Calibri" w:hint="eastAsia"/>
          <w:b/>
          <w:bCs/>
          <w:sz w:val="24"/>
          <w:szCs w:val="24"/>
          <w:lang w:eastAsia="zh-CN"/>
        </w:rPr>
        <w:t>NP</w:t>
      </w:r>
      <w:r w:rsidR="00DF1374">
        <w:rPr>
          <w:rFonts w:ascii="Calibri" w:hAnsi="Calibri" w:cs="Calibri" w:hint="eastAsia"/>
          <w:b/>
          <w:bCs/>
          <w:sz w:val="24"/>
          <w:szCs w:val="24"/>
          <w:lang w:eastAsia="zh-CN"/>
        </w:rPr>
        <w:t>UCCH format2</w:t>
      </w:r>
    </w:p>
    <w:p w:rsidR="00293A0D" w:rsidRPr="00D64120" w:rsidRDefault="0089252A" w:rsidP="00D215BE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Calibri" w:hAnsi="Calibri" w:cs="Calibri"/>
          <w:b/>
          <w:sz w:val="24"/>
          <w:szCs w:val="24"/>
          <w:lang w:eastAsia="zh-CN"/>
        </w:rPr>
      </w:pPr>
      <w:r w:rsidRPr="00D64120">
        <w:rPr>
          <w:rFonts w:ascii="Calibri" w:hAnsi="Calibri" w:cs="Calibri"/>
          <w:b/>
          <w:sz w:val="24"/>
          <w:szCs w:val="24"/>
        </w:rPr>
        <w:t>Document for:</w:t>
      </w:r>
      <w:r w:rsidRPr="00D64120">
        <w:rPr>
          <w:rFonts w:ascii="Calibri" w:hAnsi="Calibri" w:cs="Calibri"/>
          <w:b/>
          <w:sz w:val="24"/>
          <w:szCs w:val="24"/>
        </w:rPr>
        <w:tab/>
      </w:r>
      <w:r w:rsidR="00B302BA">
        <w:rPr>
          <w:rFonts w:ascii="Calibri" w:hAnsi="Calibri" w:cs="Calibri" w:hint="eastAsia"/>
          <w:b/>
          <w:sz w:val="24"/>
          <w:szCs w:val="24"/>
          <w:lang w:eastAsia="zh-CN"/>
        </w:rPr>
        <w:t>Discussion</w:t>
      </w:r>
    </w:p>
    <w:p w:rsidR="00B34A6F" w:rsidRPr="00CD0B62" w:rsidRDefault="00EF6D3F" w:rsidP="00CD0B62">
      <w:pPr>
        <w:pStyle w:val="1"/>
        <w:tabs>
          <w:tab w:val="left" w:pos="9781"/>
        </w:tabs>
        <w:ind w:right="-28"/>
        <w:jc w:val="both"/>
        <w:rPr>
          <w:rFonts w:ascii="Calibri" w:hAnsi="Calibri" w:cs="Calibri"/>
        </w:rPr>
      </w:pPr>
      <w:r w:rsidRPr="00D64120">
        <w:rPr>
          <w:rFonts w:ascii="Calibri" w:hAnsi="Calibri" w:cs="Calibri"/>
        </w:rPr>
        <w:t>Introduction</w:t>
      </w:r>
    </w:p>
    <w:p w:rsidR="00B34A6F" w:rsidRPr="003D4E1B" w:rsidRDefault="00B34A6F" w:rsidP="00CD0B62">
      <w:pPr>
        <w:rPr>
          <w:rFonts w:ascii="Calibri" w:hAnsi="Calibri" w:cs="Calibri"/>
          <w:lang w:eastAsia="zh-CN"/>
        </w:rPr>
      </w:pPr>
      <w:r w:rsidRPr="003D4E1B">
        <w:rPr>
          <w:rFonts w:ascii="Calibri" w:hAnsi="Calibri" w:cs="Calibri"/>
          <w:lang w:eastAsia="zh-CN"/>
        </w:rPr>
        <w:t>In this contribution,</w:t>
      </w:r>
      <w:r w:rsidR="003E0406" w:rsidRPr="003D4E1B">
        <w:rPr>
          <w:rFonts w:ascii="Calibri" w:hAnsi="Calibri" w:cs="Calibri"/>
          <w:lang w:eastAsia="zh-CN"/>
        </w:rPr>
        <w:t xml:space="preserve"> we </w:t>
      </w:r>
      <w:r w:rsidR="00A4221B" w:rsidRPr="003D4E1B">
        <w:rPr>
          <w:rFonts w:ascii="Calibri" w:hAnsi="Calibri" w:cs="Calibri" w:hint="eastAsia"/>
          <w:lang w:eastAsia="zh-CN"/>
        </w:rPr>
        <w:t xml:space="preserve">give </w:t>
      </w:r>
      <w:r w:rsidR="003172EB">
        <w:rPr>
          <w:rFonts w:ascii="Calibri" w:hAnsi="Calibri" w:cs="Calibri" w:hint="eastAsia"/>
          <w:lang w:eastAsia="zh-CN"/>
        </w:rPr>
        <w:t>both alignment and impairment</w:t>
      </w:r>
      <w:r w:rsidR="00AA0644">
        <w:rPr>
          <w:rFonts w:ascii="Calibri" w:hAnsi="Calibri" w:cs="Calibri" w:hint="eastAsia"/>
          <w:lang w:eastAsia="zh-CN"/>
        </w:rPr>
        <w:t xml:space="preserve"> res</w:t>
      </w:r>
      <w:r w:rsidR="00A430F8">
        <w:rPr>
          <w:rFonts w:ascii="Calibri" w:hAnsi="Calibri" w:cs="Calibri" w:hint="eastAsia"/>
          <w:lang w:eastAsia="zh-CN"/>
        </w:rPr>
        <w:t>ults for NB-</w:t>
      </w:r>
      <w:proofErr w:type="spellStart"/>
      <w:r w:rsidR="00A430F8">
        <w:rPr>
          <w:rFonts w:ascii="Calibri" w:hAnsi="Calibri" w:cs="Calibri" w:hint="eastAsia"/>
          <w:lang w:eastAsia="zh-CN"/>
        </w:rPr>
        <w:t>IoT</w:t>
      </w:r>
      <w:proofErr w:type="spellEnd"/>
      <w:r w:rsidR="00A430F8">
        <w:rPr>
          <w:rFonts w:ascii="Calibri" w:hAnsi="Calibri" w:cs="Calibri" w:hint="eastAsia"/>
          <w:lang w:eastAsia="zh-CN"/>
        </w:rPr>
        <w:t xml:space="preserve"> PUSCH format </w:t>
      </w:r>
      <w:r w:rsidR="00DF1374">
        <w:rPr>
          <w:rFonts w:ascii="Calibri" w:hAnsi="Calibri" w:cs="Calibri" w:hint="eastAsia"/>
          <w:lang w:eastAsia="zh-CN"/>
        </w:rPr>
        <w:t>2</w:t>
      </w:r>
      <w:r w:rsidR="003172EB">
        <w:rPr>
          <w:rFonts w:ascii="Calibri" w:hAnsi="Calibri" w:cs="Calibri"/>
          <w:lang w:eastAsia="zh-CN"/>
        </w:rPr>
        <w:t>.</w:t>
      </w:r>
    </w:p>
    <w:p w:rsidR="00A430F8" w:rsidRPr="00DF1374" w:rsidRDefault="00B34A6F" w:rsidP="00AA0644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Discussion</w:t>
      </w:r>
    </w:p>
    <w:p w:rsidR="003172EB" w:rsidRDefault="003172EB" w:rsidP="00AA0644">
      <w:pPr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 xml:space="preserve">Alignment results: </w:t>
      </w:r>
      <w:r w:rsidR="00A430F8" w:rsidRPr="00A430F8">
        <w:rPr>
          <w:rFonts w:ascii="Calibri" w:hAnsi="Calibri" w:cs="Calibri" w:hint="eastAsia"/>
          <w:lang w:eastAsia="zh-CN"/>
        </w:rPr>
        <w:t>Reference SNR for 70% relative throughput was given in table</w:t>
      </w:r>
      <w:r>
        <w:rPr>
          <w:rFonts w:ascii="Calibri" w:hAnsi="Calibri" w:cs="Calibri" w:hint="eastAsia"/>
          <w:lang w:eastAsia="zh-CN"/>
        </w:rPr>
        <w:t xml:space="preserve"> 1</w:t>
      </w:r>
      <w:r w:rsidR="00A430F8" w:rsidRPr="00A430F8">
        <w:rPr>
          <w:rFonts w:ascii="Calibri" w:hAnsi="Calibri" w:cs="Calibri" w:hint="eastAsia"/>
          <w:lang w:eastAsia="zh-CN"/>
        </w:rPr>
        <w:t xml:space="preserve"> below.</w:t>
      </w:r>
      <w:r>
        <w:rPr>
          <w:rFonts w:ascii="Calibri" w:hAnsi="Calibri" w:cs="Calibri" w:hint="eastAsia"/>
          <w:lang w:eastAsia="zh-CN"/>
        </w:rPr>
        <w:t xml:space="preserve"> And table 2 gives </w:t>
      </w:r>
      <w:r>
        <w:rPr>
          <w:rFonts w:ascii="Calibri" w:hAnsi="Calibri" w:cs="Calibri"/>
          <w:lang w:eastAsia="zh-CN"/>
        </w:rPr>
        <w:t>impairment</w:t>
      </w:r>
      <w:r>
        <w:rPr>
          <w:rFonts w:ascii="Calibri" w:hAnsi="Calibri" w:cs="Calibri" w:hint="eastAsia"/>
          <w:lang w:eastAsia="zh-CN"/>
        </w:rPr>
        <w:t xml:space="preserve"> results.</w:t>
      </w:r>
    </w:p>
    <w:p w:rsidR="003172EB" w:rsidRDefault="003172EB" w:rsidP="003172EB">
      <w:pPr>
        <w:jc w:val="center"/>
        <w:rPr>
          <w:rFonts w:ascii="Calibri" w:hAnsi="Calibri" w:cs="Calibri" w:hint="eastAsia"/>
          <w:b/>
          <w:lang w:eastAsia="zh-CN"/>
        </w:rPr>
      </w:pPr>
      <w:r w:rsidRPr="003172EB">
        <w:rPr>
          <w:rFonts w:ascii="Calibri" w:hAnsi="Calibri" w:cs="Calibri" w:hint="eastAsia"/>
          <w:b/>
          <w:lang w:eastAsia="zh-CN"/>
        </w:rPr>
        <w:t>Table 1: Alignment Results</w:t>
      </w:r>
    </w:p>
    <w:tbl>
      <w:tblPr>
        <w:tblW w:w="1119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9"/>
        <w:gridCol w:w="1500"/>
      </w:tblGrid>
      <w:tr w:rsidR="00DF1374" w:rsidRPr="00DF1374" w:rsidTr="00DF1374">
        <w:trPr>
          <w:trHeight w:val="510"/>
          <w:jc w:val="center"/>
        </w:trPr>
        <w:tc>
          <w:tcPr>
            <w:tcW w:w="9699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Scenario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DF1374" w:rsidRPr="00DF1374" w:rsidRDefault="00DF1374" w:rsidP="00DF137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Ideal</w:t>
            </w:r>
          </w:p>
        </w:tc>
      </w:tr>
      <w:tr w:rsidR="00DF1374" w:rsidRPr="00DF1374" w:rsidTr="00DF1374">
        <w:trPr>
          <w:trHeight w:val="270"/>
          <w:jc w:val="center"/>
        </w:trPr>
        <w:tc>
          <w:tcPr>
            <w:tcW w:w="9699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sz w:val="18"/>
                <w:szCs w:val="18"/>
                <w:lang w:val="en-US" w:eastAsia="zh-CN"/>
              </w:rPr>
              <w:t>NPUSCH format 2 Case1.1 ACK missed detection probability 180KHz Single-tone 3.75KHz Repetition=1 EPA5 1x2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3.9</w:t>
            </w:r>
          </w:p>
        </w:tc>
      </w:tr>
      <w:tr w:rsidR="00DF1374" w:rsidRPr="00DF1374" w:rsidTr="00DF1374">
        <w:trPr>
          <w:trHeight w:val="270"/>
          <w:jc w:val="center"/>
        </w:trPr>
        <w:tc>
          <w:tcPr>
            <w:tcW w:w="9699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sz w:val="18"/>
                <w:szCs w:val="18"/>
                <w:lang w:val="en-US" w:eastAsia="zh-CN"/>
              </w:rPr>
              <w:t>NPUSCH format 2 Case1.2 ACK missed detection probability 180KHz Single-tone 3.75KHz Repetition=16 EPA5 1x2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-9.0</w:t>
            </w:r>
          </w:p>
        </w:tc>
      </w:tr>
      <w:tr w:rsidR="00DF1374" w:rsidRPr="00DF1374" w:rsidTr="00DF1374">
        <w:trPr>
          <w:trHeight w:val="270"/>
          <w:jc w:val="center"/>
        </w:trPr>
        <w:tc>
          <w:tcPr>
            <w:tcW w:w="9699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sz w:val="18"/>
                <w:szCs w:val="18"/>
                <w:lang w:val="en-US" w:eastAsia="zh-CN"/>
              </w:rPr>
              <w:t>NPUSCH format 2 Case1.3 ACK missed detection probability 180KHz Single-tone 3.75KHz Repetition=64 EPA5 1x2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-14.3</w:t>
            </w:r>
          </w:p>
        </w:tc>
      </w:tr>
      <w:tr w:rsidR="00DF1374" w:rsidRPr="00DF1374" w:rsidTr="00DF1374">
        <w:trPr>
          <w:trHeight w:val="270"/>
          <w:jc w:val="center"/>
        </w:trPr>
        <w:tc>
          <w:tcPr>
            <w:tcW w:w="9699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sz w:val="18"/>
                <w:szCs w:val="18"/>
                <w:lang w:val="en-US" w:eastAsia="zh-CN"/>
              </w:rPr>
              <w:t>NPUSCH format 2 Case2.1 ACK missed detection probability 180KHz Single-tone 15KHz Repetition=1 EPA5 1x2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3.2</w:t>
            </w:r>
          </w:p>
        </w:tc>
      </w:tr>
      <w:tr w:rsidR="00DF1374" w:rsidRPr="00DF1374" w:rsidTr="00DF1374">
        <w:trPr>
          <w:trHeight w:val="270"/>
          <w:jc w:val="center"/>
        </w:trPr>
        <w:tc>
          <w:tcPr>
            <w:tcW w:w="9699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sz w:val="18"/>
                <w:szCs w:val="18"/>
                <w:lang w:val="en-US" w:eastAsia="zh-CN"/>
              </w:rPr>
              <w:t>NPUSCH format 2 Case2.2 ACK missed detection probability 180KHz Single-tone 15KHz Repetition=16 EPA5 1x2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-7.5</w:t>
            </w:r>
          </w:p>
        </w:tc>
      </w:tr>
      <w:tr w:rsidR="00DF1374" w:rsidRPr="00DF1374" w:rsidTr="00DF1374">
        <w:trPr>
          <w:trHeight w:val="270"/>
          <w:jc w:val="center"/>
        </w:trPr>
        <w:tc>
          <w:tcPr>
            <w:tcW w:w="9699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sz w:val="18"/>
                <w:szCs w:val="18"/>
                <w:lang w:val="en-US" w:eastAsia="zh-CN"/>
              </w:rPr>
              <w:t>NPUSCH format 2 Case2.3 ACK missed detection probability 180KHz Single-tone 15KHz Repetition=64 EPA5 1x2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-14.0</w:t>
            </w:r>
          </w:p>
        </w:tc>
      </w:tr>
    </w:tbl>
    <w:p w:rsidR="003172EB" w:rsidRPr="003172EB" w:rsidRDefault="003172EB" w:rsidP="003172EB">
      <w:pPr>
        <w:jc w:val="center"/>
        <w:rPr>
          <w:rFonts w:ascii="Calibri" w:hAnsi="Calibri" w:cs="Calibri"/>
          <w:b/>
          <w:lang w:eastAsia="zh-CN"/>
        </w:rPr>
      </w:pPr>
      <w:r>
        <w:rPr>
          <w:rFonts w:ascii="Calibri" w:hAnsi="Calibri" w:cs="Calibri" w:hint="eastAsia"/>
          <w:b/>
          <w:lang w:eastAsia="zh-CN"/>
        </w:rPr>
        <w:t>Table 2</w:t>
      </w:r>
      <w:r w:rsidRPr="003172EB">
        <w:rPr>
          <w:rFonts w:ascii="Calibri" w:hAnsi="Calibri" w:cs="Calibri" w:hint="eastAsia"/>
          <w:b/>
          <w:lang w:eastAsia="zh-CN"/>
        </w:rPr>
        <w:t xml:space="preserve">: </w:t>
      </w:r>
      <w:r>
        <w:rPr>
          <w:rFonts w:ascii="Calibri" w:hAnsi="Calibri" w:cs="Calibri" w:hint="eastAsia"/>
          <w:b/>
          <w:lang w:eastAsia="zh-CN"/>
        </w:rPr>
        <w:t>Impairment</w:t>
      </w:r>
      <w:r w:rsidRPr="003172EB">
        <w:rPr>
          <w:rFonts w:ascii="Calibri" w:hAnsi="Calibri" w:cs="Calibri" w:hint="eastAsia"/>
          <w:b/>
          <w:lang w:eastAsia="zh-CN"/>
        </w:rPr>
        <w:t xml:space="preserve"> Results</w:t>
      </w:r>
    </w:p>
    <w:tbl>
      <w:tblPr>
        <w:tblW w:w="1119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9"/>
        <w:gridCol w:w="1500"/>
      </w:tblGrid>
      <w:tr w:rsidR="00DF1374" w:rsidRPr="00DF1374" w:rsidTr="00F80476">
        <w:trPr>
          <w:trHeight w:val="510"/>
          <w:jc w:val="center"/>
        </w:trPr>
        <w:tc>
          <w:tcPr>
            <w:tcW w:w="9699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F8047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Scenario</w:t>
            </w:r>
          </w:p>
        </w:tc>
        <w:tc>
          <w:tcPr>
            <w:tcW w:w="1500" w:type="dxa"/>
            <w:shd w:val="clear" w:color="auto" w:fill="auto"/>
            <w:vAlign w:val="center"/>
            <w:hideMark/>
          </w:tcPr>
          <w:p w:rsidR="00DF1374" w:rsidRPr="00DF1374" w:rsidRDefault="00DF1374" w:rsidP="00F8047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  <w:lang w:val="en-US" w:eastAsia="zh-CN"/>
              </w:rPr>
              <w:t>Impairment</w:t>
            </w:r>
          </w:p>
        </w:tc>
      </w:tr>
      <w:tr w:rsidR="00DF1374" w:rsidRPr="00DF1374" w:rsidTr="00F80476">
        <w:trPr>
          <w:trHeight w:val="270"/>
          <w:jc w:val="center"/>
        </w:trPr>
        <w:tc>
          <w:tcPr>
            <w:tcW w:w="9699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F8047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sz w:val="18"/>
                <w:szCs w:val="18"/>
                <w:lang w:val="en-US" w:eastAsia="zh-CN"/>
              </w:rPr>
              <w:t>NPUSCH format 2 Case1.1 ACK missed detection probability 180KHz Single-tone 3.75KHz Repetition=1 EPA5 1x2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5.4</w:t>
            </w:r>
          </w:p>
        </w:tc>
      </w:tr>
      <w:tr w:rsidR="00DF1374" w:rsidRPr="00DF1374" w:rsidTr="00F80476">
        <w:trPr>
          <w:trHeight w:val="270"/>
          <w:jc w:val="center"/>
        </w:trPr>
        <w:tc>
          <w:tcPr>
            <w:tcW w:w="9699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F8047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sz w:val="18"/>
                <w:szCs w:val="18"/>
                <w:lang w:val="en-US" w:eastAsia="zh-CN"/>
              </w:rPr>
              <w:t>NPUSCH format 2 Case1.2 ACK missed detection probability 180KHz Single-tone 3.75KHz Repetition=16 EPA5 1x2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-7.0</w:t>
            </w:r>
          </w:p>
        </w:tc>
      </w:tr>
      <w:tr w:rsidR="00DF1374" w:rsidRPr="00DF1374" w:rsidTr="00F80476">
        <w:trPr>
          <w:trHeight w:val="270"/>
          <w:jc w:val="center"/>
        </w:trPr>
        <w:tc>
          <w:tcPr>
            <w:tcW w:w="9699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F8047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sz w:val="18"/>
                <w:szCs w:val="18"/>
                <w:lang w:val="en-US" w:eastAsia="zh-CN"/>
              </w:rPr>
              <w:t>NPUSCH format 2 Case1.3 ACK missed detection probability 180KHz Single-tone 3.75KHz Repetition=64 EPA5 1x2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-12.3</w:t>
            </w:r>
          </w:p>
        </w:tc>
      </w:tr>
      <w:tr w:rsidR="00DF1374" w:rsidRPr="00DF1374" w:rsidTr="00F80476">
        <w:trPr>
          <w:trHeight w:val="270"/>
          <w:jc w:val="center"/>
        </w:trPr>
        <w:tc>
          <w:tcPr>
            <w:tcW w:w="9699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F8047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sz w:val="18"/>
                <w:szCs w:val="18"/>
                <w:lang w:val="en-US" w:eastAsia="zh-CN"/>
              </w:rPr>
              <w:t>NPUSCH format 2 Case2.1 ACK missed detection probability 180KHz Single-tone 15KHz Repetition=1 EPA5 1x2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4.7</w:t>
            </w:r>
          </w:p>
        </w:tc>
      </w:tr>
      <w:tr w:rsidR="00DF1374" w:rsidRPr="00DF1374" w:rsidTr="00F80476">
        <w:trPr>
          <w:trHeight w:val="270"/>
          <w:jc w:val="center"/>
        </w:trPr>
        <w:tc>
          <w:tcPr>
            <w:tcW w:w="9699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F8047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sz w:val="18"/>
                <w:szCs w:val="18"/>
                <w:lang w:val="en-US" w:eastAsia="zh-CN"/>
              </w:rPr>
              <w:t>NPUSCH format 2 Case2.2 ACK missed detection probability 180KHz Single-tone 15KHz Repetition=16 EPA5 1x2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-5.5</w:t>
            </w:r>
          </w:p>
        </w:tc>
      </w:tr>
      <w:tr w:rsidR="00DF1374" w:rsidRPr="00DF1374" w:rsidTr="00F80476">
        <w:trPr>
          <w:trHeight w:val="270"/>
          <w:jc w:val="center"/>
        </w:trPr>
        <w:tc>
          <w:tcPr>
            <w:tcW w:w="9699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F80476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sz w:val="18"/>
                <w:szCs w:val="18"/>
                <w:lang w:val="en-US" w:eastAsia="zh-CN"/>
              </w:rPr>
              <w:t>NPUSCH format 2 Case2.3 ACK missed detection probability 180KHz Single-tone 15KHz Repetition=64 EPA5 1x2</w:t>
            </w:r>
          </w:p>
        </w:tc>
        <w:tc>
          <w:tcPr>
            <w:tcW w:w="1500" w:type="dxa"/>
            <w:shd w:val="clear" w:color="auto" w:fill="auto"/>
            <w:noWrap/>
            <w:vAlign w:val="center"/>
            <w:hideMark/>
          </w:tcPr>
          <w:p w:rsidR="00DF1374" w:rsidRPr="00DF1374" w:rsidRDefault="00DF1374" w:rsidP="00DF137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DF1374"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-12.0</w:t>
            </w:r>
          </w:p>
        </w:tc>
      </w:tr>
    </w:tbl>
    <w:p w:rsidR="00A430F8" w:rsidRPr="00A430F8" w:rsidRDefault="00A430F8" w:rsidP="00AA0644">
      <w:pPr>
        <w:rPr>
          <w:lang w:val="en-US" w:eastAsia="zh-CN"/>
        </w:rPr>
      </w:pPr>
      <w:bookmarkStart w:id="0" w:name="_GoBack"/>
      <w:bookmarkEnd w:id="0"/>
    </w:p>
    <w:p w:rsidR="00B34A6F" w:rsidRDefault="00B34A6F" w:rsidP="00A0527B">
      <w:pPr>
        <w:pStyle w:val="1"/>
        <w:rPr>
          <w:rFonts w:ascii="Calibri" w:hAnsi="Calibri" w:cs="Calibri"/>
          <w:lang w:eastAsia="zh-CN"/>
        </w:rPr>
      </w:pPr>
      <w:r w:rsidRPr="00D64120">
        <w:rPr>
          <w:rFonts w:ascii="Calibri" w:hAnsi="Calibri" w:cs="Calibri"/>
          <w:lang w:eastAsia="zh-CN"/>
        </w:rPr>
        <w:t>Conclusion</w:t>
      </w:r>
    </w:p>
    <w:p w:rsidR="00B11AD1" w:rsidRPr="00A430F8" w:rsidRDefault="00AA0644" w:rsidP="00A430F8">
      <w:pPr>
        <w:rPr>
          <w:rFonts w:ascii="Calibri" w:hAnsi="Calibri" w:cs="Calibri"/>
          <w:lang w:val="en-US" w:eastAsia="zh-CN"/>
        </w:rPr>
      </w:pPr>
      <w:r w:rsidRPr="003D4E1B">
        <w:rPr>
          <w:rFonts w:ascii="Calibri" w:hAnsi="Calibri" w:cs="Calibri"/>
          <w:lang w:eastAsia="zh-CN"/>
        </w:rPr>
        <w:t xml:space="preserve">In this contribution, we </w:t>
      </w:r>
      <w:r w:rsidRPr="003D4E1B">
        <w:rPr>
          <w:rFonts w:ascii="Calibri" w:hAnsi="Calibri" w:cs="Calibri" w:hint="eastAsia"/>
          <w:lang w:eastAsia="zh-CN"/>
        </w:rPr>
        <w:t xml:space="preserve">give </w:t>
      </w:r>
      <w:r>
        <w:rPr>
          <w:rFonts w:ascii="Calibri" w:hAnsi="Calibri" w:cs="Calibri" w:hint="eastAsia"/>
          <w:lang w:eastAsia="zh-CN"/>
        </w:rPr>
        <w:t>simulation res</w:t>
      </w:r>
      <w:r w:rsidR="00DF1374">
        <w:rPr>
          <w:rFonts w:ascii="Calibri" w:hAnsi="Calibri" w:cs="Calibri" w:hint="eastAsia"/>
          <w:lang w:eastAsia="zh-CN"/>
        </w:rPr>
        <w:t>ults for NB-</w:t>
      </w:r>
      <w:proofErr w:type="spellStart"/>
      <w:r w:rsidR="00DF1374">
        <w:rPr>
          <w:rFonts w:ascii="Calibri" w:hAnsi="Calibri" w:cs="Calibri" w:hint="eastAsia"/>
          <w:lang w:eastAsia="zh-CN"/>
        </w:rPr>
        <w:t>IoT</w:t>
      </w:r>
      <w:proofErr w:type="spellEnd"/>
      <w:r w:rsidR="00DF1374">
        <w:rPr>
          <w:rFonts w:ascii="Calibri" w:hAnsi="Calibri" w:cs="Calibri" w:hint="eastAsia"/>
          <w:lang w:eastAsia="zh-CN"/>
        </w:rPr>
        <w:t xml:space="preserve"> PUSCH format 2</w:t>
      </w:r>
      <w:r w:rsidR="0040325A">
        <w:rPr>
          <w:rFonts w:ascii="Calibri" w:hAnsi="Calibri" w:cs="Calibri" w:hint="eastAsia"/>
          <w:lang w:val="en-US" w:eastAsia="zh-CN"/>
        </w:rPr>
        <w:t>.</w:t>
      </w:r>
    </w:p>
    <w:sectPr w:rsidR="00B11AD1" w:rsidRPr="00A430F8" w:rsidSect="00293A0D">
      <w:footerReference w:type="default" r:id="rId9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013" w:rsidRDefault="00A67013">
      <w:r>
        <w:separator/>
      </w:r>
    </w:p>
  </w:endnote>
  <w:endnote w:type="continuationSeparator" w:id="0">
    <w:p w:rsidR="00A67013" w:rsidRDefault="00A67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61E" w:rsidRDefault="00D54461">
    <w:pPr>
      <w:pStyle w:val="a9"/>
    </w:pPr>
    <w:r>
      <w:fldChar w:fldCharType="begin"/>
    </w:r>
    <w:r>
      <w:instrText xml:space="preserve"> PAGE </w:instrText>
    </w:r>
    <w:r>
      <w:fldChar w:fldCharType="separate"/>
    </w:r>
    <w:r w:rsidR="00DF1374">
      <w:t>1</w:t>
    </w:r>
    <w:r>
      <w:fldChar w:fldCharType="end"/>
    </w:r>
    <w:r w:rsidR="0090061E"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DF1374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013" w:rsidRDefault="00A67013">
      <w:r>
        <w:separator/>
      </w:r>
    </w:p>
  </w:footnote>
  <w:footnote w:type="continuationSeparator" w:id="0">
    <w:p w:rsidR="00A67013" w:rsidRDefault="00A67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0F37F0"/>
    <w:multiLevelType w:val="hybridMultilevel"/>
    <w:tmpl w:val="3F9470F6"/>
    <w:lvl w:ilvl="0" w:tplc="694C281C">
      <w:start w:val="8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E00CE7"/>
    <w:multiLevelType w:val="hybridMultilevel"/>
    <w:tmpl w:val="6550253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BFD1609"/>
    <w:multiLevelType w:val="hybridMultilevel"/>
    <w:tmpl w:val="361C1786"/>
    <w:lvl w:ilvl="0" w:tplc="BC7455C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BAC01E">
      <w:start w:val="2518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E0A11A">
      <w:start w:val="251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D4CE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62036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E47A2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C449D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6054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62AD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394E0C"/>
    <w:multiLevelType w:val="hybridMultilevel"/>
    <w:tmpl w:val="15FEF7BA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6815CA"/>
    <w:multiLevelType w:val="hybridMultilevel"/>
    <w:tmpl w:val="1DBE4F98"/>
    <w:lvl w:ilvl="0" w:tplc="AC968F4C">
      <w:start w:val="3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206156CF"/>
    <w:multiLevelType w:val="hybridMultilevel"/>
    <w:tmpl w:val="F0FA6BE0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863C96"/>
    <w:multiLevelType w:val="hybridMultilevel"/>
    <w:tmpl w:val="29FCFBAA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lang w:val="en-AU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3752066D"/>
    <w:multiLevelType w:val="hybridMultilevel"/>
    <w:tmpl w:val="4FFCEAD6"/>
    <w:lvl w:ilvl="0" w:tplc="F4E0CDB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color w:val="auto"/>
      </w:rPr>
    </w:lvl>
    <w:lvl w:ilvl="1" w:tplc="04090005">
      <w:start w:val="1"/>
      <w:numFmt w:val="bullet"/>
      <w:lvlText w:val="•"/>
      <w:lvlJc w:val="left"/>
      <w:pPr>
        <w:ind w:left="840" w:hanging="420"/>
      </w:pPr>
      <w:rPr>
        <w:rFonts w:ascii="MS PGothic" w:hAnsi="MS PGothic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1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>
    <w:nsid w:val="562D31DF"/>
    <w:multiLevelType w:val="hybridMultilevel"/>
    <w:tmpl w:val="03366A5C"/>
    <w:lvl w:ilvl="0" w:tplc="CE5E75E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B2963C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9E189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8A077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70AE0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440FB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986F5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50C5E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D6CD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74E1881"/>
    <w:multiLevelType w:val="hybridMultilevel"/>
    <w:tmpl w:val="BD1C568A"/>
    <w:lvl w:ilvl="0" w:tplc="BD1211E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43DA8F60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2800" w:hanging="400"/>
      </w:pPr>
      <w:rPr>
        <w:rFonts w:ascii="Trebuchet MS" w:eastAsia="Batang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200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22B25C5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C54507E"/>
    <w:multiLevelType w:val="hybridMultilevel"/>
    <w:tmpl w:val="51B856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>
    <w:nsid w:val="68C46E12"/>
    <w:multiLevelType w:val="hybridMultilevel"/>
    <w:tmpl w:val="12663874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7AFD0661"/>
    <w:multiLevelType w:val="hybridMultilevel"/>
    <w:tmpl w:val="E3DAC822"/>
    <w:lvl w:ilvl="0" w:tplc="5730243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867D1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62C58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AE37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6C3D0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6D4D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C78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8EF5C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4FC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E95651F"/>
    <w:multiLevelType w:val="hybridMultilevel"/>
    <w:tmpl w:val="6AB8A404"/>
    <w:lvl w:ilvl="0" w:tplc="B1DAAD2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8D176">
      <w:start w:val="14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52419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C368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76BC6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60BC7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8E0C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30B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5082B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6"/>
  </w:num>
  <w:num w:numId="4">
    <w:abstractNumId w:val="9"/>
  </w:num>
  <w:num w:numId="5">
    <w:abstractNumId w:val="10"/>
  </w:num>
  <w:num w:numId="6">
    <w:abstractNumId w:val="12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 w:numId="12">
    <w:abstractNumId w:val="3"/>
  </w:num>
  <w:num w:numId="13">
    <w:abstractNumId w:val="2"/>
  </w:num>
  <w:num w:numId="14">
    <w:abstractNumId w:val="13"/>
  </w:num>
  <w:num w:numId="15">
    <w:abstractNumId w:val="7"/>
  </w:num>
  <w:num w:numId="16">
    <w:abstractNumId w:val="17"/>
  </w:num>
  <w:num w:numId="17">
    <w:abstractNumId w:val="6"/>
  </w:num>
  <w:num w:numId="18">
    <w:abstractNumId w:val="11"/>
  </w:num>
  <w:num w:numId="19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5A"/>
    <w:rsid w:val="0000095A"/>
    <w:rsid w:val="00001096"/>
    <w:rsid w:val="0000188D"/>
    <w:rsid w:val="00001B66"/>
    <w:rsid w:val="00001C9E"/>
    <w:rsid w:val="0000223E"/>
    <w:rsid w:val="00002384"/>
    <w:rsid w:val="0000258B"/>
    <w:rsid w:val="0000301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9CA"/>
    <w:rsid w:val="00005ABF"/>
    <w:rsid w:val="000069BE"/>
    <w:rsid w:val="00006AE1"/>
    <w:rsid w:val="00006D18"/>
    <w:rsid w:val="000072BC"/>
    <w:rsid w:val="0000774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5F8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CAC"/>
    <w:rsid w:val="00023FD1"/>
    <w:rsid w:val="000244F4"/>
    <w:rsid w:val="000247D5"/>
    <w:rsid w:val="00025884"/>
    <w:rsid w:val="00025AFA"/>
    <w:rsid w:val="00025EB1"/>
    <w:rsid w:val="00026106"/>
    <w:rsid w:val="0002710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769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7651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6CF"/>
    <w:rsid w:val="00053A2B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60022"/>
    <w:rsid w:val="0006090A"/>
    <w:rsid w:val="000618C0"/>
    <w:rsid w:val="00061989"/>
    <w:rsid w:val="00061B88"/>
    <w:rsid w:val="000620D3"/>
    <w:rsid w:val="0006235F"/>
    <w:rsid w:val="00062906"/>
    <w:rsid w:val="00062E6A"/>
    <w:rsid w:val="0006341C"/>
    <w:rsid w:val="0006368A"/>
    <w:rsid w:val="00063821"/>
    <w:rsid w:val="000638E6"/>
    <w:rsid w:val="00063C74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5AE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3367"/>
    <w:rsid w:val="00074475"/>
    <w:rsid w:val="000745B0"/>
    <w:rsid w:val="000748B1"/>
    <w:rsid w:val="00074C22"/>
    <w:rsid w:val="0007590E"/>
    <w:rsid w:val="00075F7A"/>
    <w:rsid w:val="0007674A"/>
    <w:rsid w:val="000769CA"/>
    <w:rsid w:val="00076DBE"/>
    <w:rsid w:val="000770AE"/>
    <w:rsid w:val="00077529"/>
    <w:rsid w:val="00077D23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262"/>
    <w:rsid w:val="00090307"/>
    <w:rsid w:val="000911E8"/>
    <w:rsid w:val="000917B7"/>
    <w:rsid w:val="0009215A"/>
    <w:rsid w:val="00092416"/>
    <w:rsid w:val="00092CC4"/>
    <w:rsid w:val="00092FE0"/>
    <w:rsid w:val="00094011"/>
    <w:rsid w:val="00094501"/>
    <w:rsid w:val="000947B9"/>
    <w:rsid w:val="00094AED"/>
    <w:rsid w:val="000951AC"/>
    <w:rsid w:val="000954A4"/>
    <w:rsid w:val="00096225"/>
    <w:rsid w:val="0009664E"/>
    <w:rsid w:val="00096A0F"/>
    <w:rsid w:val="00096F89"/>
    <w:rsid w:val="000976EA"/>
    <w:rsid w:val="00097B91"/>
    <w:rsid w:val="00097E3C"/>
    <w:rsid w:val="000A0A4D"/>
    <w:rsid w:val="000A0BC1"/>
    <w:rsid w:val="000A0D1F"/>
    <w:rsid w:val="000A0DBD"/>
    <w:rsid w:val="000A0FA8"/>
    <w:rsid w:val="000A118C"/>
    <w:rsid w:val="000A14D6"/>
    <w:rsid w:val="000A167E"/>
    <w:rsid w:val="000A2F80"/>
    <w:rsid w:val="000A312E"/>
    <w:rsid w:val="000A3308"/>
    <w:rsid w:val="000A3788"/>
    <w:rsid w:val="000A3A03"/>
    <w:rsid w:val="000A405C"/>
    <w:rsid w:val="000A44CD"/>
    <w:rsid w:val="000A47FC"/>
    <w:rsid w:val="000A4FB2"/>
    <w:rsid w:val="000A5173"/>
    <w:rsid w:val="000A5885"/>
    <w:rsid w:val="000A5918"/>
    <w:rsid w:val="000A6D7D"/>
    <w:rsid w:val="000A7522"/>
    <w:rsid w:val="000A7B48"/>
    <w:rsid w:val="000A7C91"/>
    <w:rsid w:val="000B0910"/>
    <w:rsid w:val="000B101F"/>
    <w:rsid w:val="000B2308"/>
    <w:rsid w:val="000B2493"/>
    <w:rsid w:val="000B2E77"/>
    <w:rsid w:val="000B3097"/>
    <w:rsid w:val="000B3910"/>
    <w:rsid w:val="000B3DDA"/>
    <w:rsid w:val="000B40BF"/>
    <w:rsid w:val="000B4459"/>
    <w:rsid w:val="000B4D72"/>
    <w:rsid w:val="000B4E07"/>
    <w:rsid w:val="000B52D8"/>
    <w:rsid w:val="000B53EE"/>
    <w:rsid w:val="000B5B53"/>
    <w:rsid w:val="000B5E41"/>
    <w:rsid w:val="000B7078"/>
    <w:rsid w:val="000B7636"/>
    <w:rsid w:val="000C05FB"/>
    <w:rsid w:val="000C0720"/>
    <w:rsid w:val="000C0DBA"/>
    <w:rsid w:val="000C18FB"/>
    <w:rsid w:val="000C218C"/>
    <w:rsid w:val="000C3F38"/>
    <w:rsid w:val="000C3FC8"/>
    <w:rsid w:val="000C4158"/>
    <w:rsid w:val="000C4961"/>
    <w:rsid w:val="000C523E"/>
    <w:rsid w:val="000C63ED"/>
    <w:rsid w:val="000C6513"/>
    <w:rsid w:val="000C6598"/>
    <w:rsid w:val="000C688C"/>
    <w:rsid w:val="000C722B"/>
    <w:rsid w:val="000C7CB0"/>
    <w:rsid w:val="000C7CCD"/>
    <w:rsid w:val="000D003E"/>
    <w:rsid w:val="000D02B5"/>
    <w:rsid w:val="000D02BB"/>
    <w:rsid w:val="000D1247"/>
    <w:rsid w:val="000D19FB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63E8"/>
    <w:rsid w:val="000D6651"/>
    <w:rsid w:val="000D6658"/>
    <w:rsid w:val="000D6934"/>
    <w:rsid w:val="000D6D8D"/>
    <w:rsid w:val="000D76D0"/>
    <w:rsid w:val="000D7747"/>
    <w:rsid w:val="000D7962"/>
    <w:rsid w:val="000D7A7D"/>
    <w:rsid w:val="000D7DEE"/>
    <w:rsid w:val="000E0207"/>
    <w:rsid w:val="000E048A"/>
    <w:rsid w:val="000E060F"/>
    <w:rsid w:val="000E0945"/>
    <w:rsid w:val="000E254D"/>
    <w:rsid w:val="000E30E0"/>
    <w:rsid w:val="000E31D9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1160"/>
    <w:rsid w:val="000F1162"/>
    <w:rsid w:val="000F1472"/>
    <w:rsid w:val="000F2263"/>
    <w:rsid w:val="000F2FB7"/>
    <w:rsid w:val="000F32C2"/>
    <w:rsid w:val="000F3E58"/>
    <w:rsid w:val="000F4807"/>
    <w:rsid w:val="000F560F"/>
    <w:rsid w:val="000F5F76"/>
    <w:rsid w:val="000F647D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211B"/>
    <w:rsid w:val="0010220A"/>
    <w:rsid w:val="00102372"/>
    <w:rsid w:val="00102507"/>
    <w:rsid w:val="001026EB"/>
    <w:rsid w:val="00102BB9"/>
    <w:rsid w:val="00102BEA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1D6B"/>
    <w:rsid w:val="0011230C"/>
    <w:rsid w:val="00112BFC"/>
    <w:rsid w:val="00112FC9"/>
    <w:rsid w:val="001130FA"/>
    <w:rsid w:val="0011384E"/>
    <w:rsid w:val="001139BD"/>
    <w:rsid w:val="001139C7"/>
    <w:rsid w:val="00114153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98F"/>
    <w:rsid w:val="00120DB7"/>
    <w:rsid w:val="00121095"/>
    <w:rsid w:val="00121A77"/>
    <w:rsid w:val="00121AEF"/>
    <w:rsid w:val="00122FC0"/>
    <w:rsid w:val="00123A6B"/>
    <w:rsid w:val="00123CC0"/>
    <w:rsid w:val="00123D98"/>
    <w:rsid w:val="001242AC"/>
    <w:rsid w:val="00124733"/>
    <w:rsid w:val="00124A0E"/>
    <w:rsid w:val="0012513E"/>
    <w:rsid w:val="00125173"/>
    <w:rsid w:val="001260F9"/>
    <w:rsid w:val="001261DB"/>
    <w:rsid w:val="00126300"/>
    <w:rsid w:val="00126991"/>
    <w:rsid w:val="0012706C"/>
    <w:rsid w:val="001271AE"/>
    <w:rsid w:val="001276CA"/>
    <w:rsid w:val="0012776C"/>
    <w:rsid w:val="00127870"/>
    <w:rsid w:val="00127CEF"/>
    <w:rsid w:val="00127D08"/>
    <w:rsid w:val="00130884"/>
    <w:rsid w:val="00131312"/>
    <w:rsid w:val="00131689"/>
    <w:rsid w:val="00131877"/>
    <w:rsid w:val="00131978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395"/>
    <w:rsid w:val="001376D7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74C3"/>
    <w:rsid w:val="00147677"/>
    <w:rsid w:val="00147864"/>
    <w:rsid w:val="001479FA"/>
    <w:rsid w:val="0015002D"/>
    <w:rsid w:val="0015035F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6E04"/>
    <w:rsid w:val="001572C2"/>
    <w:rsid w:val="001573EE"/>
    <w:rsid w:val="00157D3C"/>
    <w:rsid w:val="00157FA1"/>
    <w:rsid w:val="00160525"/>
    <w:rsid w:val="00160577"/>
    <w:rsid w:val="00160638"/>
    <w:rsid w:val="00160A1D"/>
    <w:rsid w:val="00160B11"/>
    <w:rsid w:val="00160D12"/>
    <w:rsid w:val="00160F82"/>
    <w:rsid w:val="0016279C"/>
    <w:rsid w:val="00162D08"/>
    <w:rsid w:val="0016390A"/>
    <w:rsid w:val="0016399F"/>
    <w:rsid w:val="001646AC"/>
    <w:rsid w:val="00164A12"/>
    <w:rsid w:val="00164FE3"/>
    <w:rsid w:val="0016528A"/>
    <w:rsid w:val="00166570"/>
    <w:rsid w:val="001665A4"/>
    <w:rsid w:val="00166A54"/>
    <w:rsid w:val="00166B6D"/>
    <w:rsid w:val="00167223"/>
    <w:rsid w:val="00167418"/>
    <w:rsid w:val="00167493"/>
    <w:rsid w:val="0017010E"/>
    <w:rsid w:val="00170145"/>
    <w:rsid w:val="001709AF"/>
    <w:rsid w:val="00170AF7"/>
    <w:rsid w:val="001716E9"/>
    <w:rsid w:val="001725FB"/>
    <w:rsid w:val="0017261E"/>
    <w:rsid w:val="001728D3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B93"/>
    <w:rsid w:val="001760D7"/>
    <w:rsid w:val="00176140"/>
    <w:rsid w:val="00176275"/>
    <w:rsid w:val="001776B3"/>
    <w:rsid w:val="0017790F"/>
    <w:rsid w:val="00177E47"/>
    <w:rsid w:val="0018032A"/>
    <w:rsid w:val="001808D9"/>
    <w:rsid w:val="001809B4"/>
    <w:rsid w:val="001811CE"/>
    <w:rsid w:val="001815A1"/>
    <w:rsid w:val="00181669"/>
    <w:rsid w:val="001817B0"/>
    <w:rsid w:val="00181A08"/>
    <w:rsid w:val="00181F70"/>
    <w:rsid w:val="00182093"/>
    <w:rsid w:val="001839D0"/>
    <w:rsid w:val="00183A8D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9044D"/>
    <w:rsid w:val="00190E6A"/>
    <w:rsid w:val="0019102C"/>
    <w:rsid w:val="00191FFD"/>
    <w:rsid w:val="001926C7"/>
    <w:rsid w:val="00192F0D"/>
    <w:rsid w:val="00193550"/>
    <w:rsid w:val="00193D0E"/>
    <w:rsid w:val="0019444D"/>
    <w:rsid w:val="00194583"/>
    <w:rsid w:val="00194BE2"/>
    <w:rsid w:val="00194EBD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A7F19"/>
    <w:rsid w:val="001B01F8"/>
    <w:rsid w:val="001B0223"/>
    <w:rsid w:val="001B0767"/>
    <w:rsid w:val="001B08FB"/>
    <w:rsid w:val="001B0D05"/>
    <w:rsid w:val="001B0E4C"/>
    <w:rsid w:val="001B108A"/>
    <w:rsid w:val="001B114B"/>
    <w:rsid w:val="001B121B"/>
    <w:rsid w:val="001B1932"/>
    <w:rsid w:val="001B1A7C"/>
    <w:rsid w:val="001B1D0B"/>
    <w:rsid w:val="001B1FFA"/>
    <w:rsid w:val="001B27AA"/>
    <w:rsid w:val="001B2B1E"/>
    <w:rsid w:val="001B2ECC"/>
    <w:rsid w:val="001B3246"/>
    <w:rsid w:val="001B3745"/>
    <w:rsid w:val="001B3F05"/>
    <w:rsid w:val="001B45E2"/>
    <w:rsid w:val="001B4822"/>
    <w:rsid w:val="001B4CEC"/>
    <w:rsid w:val="001B4FEC"/>
    <w:rsid w:val="001B53F8"/>
    <w:rsid w:val="001B5715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808"/>
    <w:rsid w:val="001C1A03"/>
    <w:rsid w:val="001C1B28"/>
    <w:rsid w:val="001C1C43"/>
    <w:rsid w:val="001C1C9D"/>
    <w:rsid w:val="001C1FFD"/>
    <w:rsid w:val="001C3A0E"/>
    <w:rsid w:val="001C3D73"/>
    <w:rsid w:val="001C4417"/>
    <w:rsid w:val="001C4456"/>
    <w:rsid w:val="001C48A3"/>
    <w:rsid w:val="001C51CC"/>
    <w:rsid w:val="001C56A6"/>
    <w:rsid w:val="001C59FB"/>
    <w:rsid w:val="001C5ABA"/>
    <w:rsid w:val="001C5B7F"/>
    <w:rsid w:val="001C6301"/>
    <w:rsid w:val="001C6A14"/>
    <w:rsid w:val="001C7C37"/>
    <w:rsid w:val="001D02AE"/>
    <w:rsid w:val="001D042F"/>
    <w:rsid w:val="001D048E"/>
    <w:rsid w:val="001D060D"/>
    <w:rsid w:val="001D0AE8"/>
    <w:rsid w:val="001D0CAF"/>
    <w:rsid w:val="001D0ED1"/>
    <w:rsid w:val="001D0EED"/>
    <w:rsid w:val="001D1494"/>
    <w:rsid w:val="001D159B"/>
    <w:rsid w:val="001D2792"/>
    <w:rsid w:val="001D2B6C"/>
    <w:rsid w:val="001D2CB9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AB2"/>
    <w:rsid w:val="001E0402"/>
    <w:rsid w:val="001E0973"/>
    <w:rsid w:val="001E0A8C"/>
    <w:rsid w:val="001E1880"/>
    <w:rsid w:val="001E1881"/>
    <w:rsid w:val="001E2151"/>
    <w:rsid w:val="001E3105"/>
    <w:rsid w:val="001E33C3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D76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E9"/>
    <w:rsid w:val="00201E9D"/>
    <w:rsid w:val="00202745"/>
    <w:rsid w:val="002029C4"/>
    <w:rsid w:val="00202F44"/>
    <w:rsid w:val="00203771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3026"/>
    <w:rsid w:val="0021303A"/>
    <w:rsid w:val="00213714"/>
    <w:rsid w:val="00213E29"/>
    <w:rsid w:val="0021415A"/>
    <w:rsid w:val="002148B3"/>
    <w:rsid w:val="00214F5E"/>
    <w:rsid w:val="0021506C"/>
    <w:rsid w:val="0021648D"/>
    <w:rsid w:val="00216AF3"/>
    <w:rsid w:val="00216C7A"/>
    <w:rsid w:val="0021717D"/>
    <w:rsid w:val="00217526"/>
    <w:rsid w:val="00217CE3"/>
    <w:rsid w:val="00220278"/>
    <w:rsid w:val="00221332"/>
    <w:rsid w:val="00221AE7"/>
    <w:rsid w:val="002223CF"/>
    <w:rsid w:val="00223681"/>
    <w:rsid w:val="00223DC9"/>
    <w:rsid w:val="0022490A"/>
    <w:rsid w:val="00224F90"/>
    <w:rsid w:val="002253CC"/>
    <w:rsid w:val="0022547F"/>
    <w:rsid w:val="00226BCE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EF1"/>
    <w:rsid w:val="00233FE5"/>
    <w:rsid w:val="00234517"/>
    <w:rsid w:val="002348D2"/>
    <w:rsid w:val="00234A80"/>
    <w:rsid w:val="00234B58"/>
    <w:rsid w:val="00234C85"/>
    <w:rsid w:val="00234CF8"/>
    <w:rsid w:val="0023530F"/>
    <w:rsid w:val="002354D5"/>
    <w:rsid w:val="002356BB"/>
    <w:rsid w:val="0023597B"/>
    <w:rsid w:val="00235F3E"/>
    <w:rsid w:val="00236010"/>
    <w:rsid w:val="00236FB3"/>
    <w:rsid w:val="00236FD8"/>
    <w:rsid w:val="002372EA"/>
    <w:rsid w:val="00237585"/>
    <w:rsid w:val="00237668"/>
    <w:rsid w:val="00237A22"/>
    <w:rsid w:val="00237F9A"/>
    <w:rsid w:val="0024082A"/>
    <w:rsid w:val="00241A62"/>
    <w:rsid w:val="00241AA9"/>
    <w:rsid w:val="00242057"/>
    <w:rsid w:val="002424C4"/>
    <w:rsid w:val="0024250B"/>
    <w:rsid w:val="00242CC6"/>
    <w:rsid w:val="0024304A"/>
    <w:rsid w:val="002432E0"/>
    <w:rsid w:val="00243F53"/>
    <w:rsid w:val="00244414"/>
    <w:rsid w:val="00244416"/>
    <w:rsid w:val="00244C23"/>
    <w:rsid w:val="00245391"/>
    <w:rsid w:val="002454E1"/>
    <w:rsid w:val="002458FB"/>
    <w:rsid w:val="00245FF6"/>
    <w:rsid w:val="00246597"/>
    <w:rsid w:val="00246C16"/>
    <w:rsid w:val="00246DFF"/>
    <w:rsid w:val="002475D4"/>
    <w:rsid w:val="0024784E"/>
    <w:rsid w:val="002478FA"/>
    <w:rsid w:val="002501D2"/>
    <w:rsid w:val="002512C1"/>
    <w:rsid w:val="0025162C"/>
    <w:rsid w:val="00251772"/>
    <w:rsid w:val="002522A0"/>
    <w:rsid w:val="00252E6A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08D"/>
    <w:rsid w:val="002561F3"/>
    <w:rsid w:val="0025645C"/>
    <w:rsid w:val="00256788"/>
    <w:rsid w:val="00256DB1"/>
    <w:rsid w:val="002577F2"/>
    <w:rsid w:val="00257C9F"/>
    <w:rsid w:val="00257E0E"/>
    <w:rsid w:val="00260C82"/>
    <w:rsid w:val="002615F1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E30"/>
    <w:rsid w:val="0027134C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5D55"/>
    <w:rsid w:val="002762F3"/>
    <w:rsid w:val="00277301"/>
    <w:rsid w:val="00277865"/>
    <w:rsid w:val="00277D30"/>
    <w:rsid w:val="002801CF"/>
    <w:rsid w:val="00281019"/>
    <w:rsid w:val="0028108C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EB2"/>
    <w:rsid w:val="002861B3"/>
    <w:rsid w:val="002861DD"/>
    <w:rsid w:val="00286475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0CE4"/>
    <w:rsid w:val="00291483"/>
    <w:rsid w:val="00291569"/>
    <w:rsid w:val="00291715"/>
    <w:rsid w:val="00291810"/>
    <w:rsid w:val="00291A15"/>
    <w:rsid w:val="00291A2A"/>
    <w:rsid w:val="002922EA"/>
    <w:rsid w:val="00292450"/>
    <w:rsid w:val="00293A0D"/>
    <w:rsid w:val="00294309"/>
    <w:rsid w:val="002947AD"/>
    <w:rsid w:val="0029509E"/>
    <w:rsid w:val="002951BB"/>
    <w:rsid w:val="002965F8"/>
    <w:rsid w:val="00296681"/>
    <w:rsid w:val="00296728"/>
    <w:rsid w:val="00296910"/>
    <w:rsid w:val="00296F9C"/>
    <w:rsid w:val="002979F1"/>
    <w:rsid w:val="00297DB9"/>
    <w:rsid w:val="002A09BA"/>
    <w:rsid w:val="002A1036"/>
    <w:rsid w:val="002A187E"/>
    <w:rsid w:val="002A1F9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4F2"/>
    <w:rsid w:val="002B014A"/>
    <w:rsid w:val="002B0446"/>
    <w:rsid w:val="002B15EF"/>
    <w:rsid w:val="002B1B66"/>
    <w:rsid w:val="002B2065"/>
    <w:rsid w:val="002B2172"/>
    <w:rsid w:val="002B2482"/>
    <w:rsid w:val="002B2636"/>
    <w:rsid w:val="002B2829"/>
    <w:rsid w:val="002B29B1"/>
    <w:rsid w:val="002B2DF5"/>
    <w:rsid w:val="002B31CA"/>
    <w:rsid w:val="002B32BF"/>
    <w:rsid w:val="002B383B"/>
    <w:rsid w:val="002B4425"/>
    <w:rsid w:val="002B4A11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E30"/>
    <w:rsid w:val="002C1747"/>
    <w:rsid w:val="002C1C54"/>
    <w:rsid w:val="002C1DA6"/>
    <w:rsid w:val="002C22F9"/>
    <w:rsid w:val="002C261A"/>
    <w:rsid w:val="002C2634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8F1"/>
    <w:rsid w:val="002C7909"/>
    <w:rsid w:val="002C7D44"/>
    <w:rsid w:val="002D002C"/>
    <w:rsid w:val="002D0056"/>
    <w:rsid w:val="002D0207"/>
    <w:rsid w:val="002D0392"/>
    <w:rsid w:val="002D044F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A2"/>
    <w:rsid w:val="002D5CCC"/>
    <w:rsid w:val="002D5F75"/>
    <w:rsid w:val="002D5FD8"/>
    <w:rsid w:val="002D69AE"/>
    <w:rsid w:val="002D751B"/>
    <w:rsid w:val="002E06F5"/>
    <w:rsid w:val="002E0731"/>
    <w:rsid w:val="002E1176"/>
    <w:rsid w:val="002E1239"/>
    <w:rsid w:val="002E1454"/>
    <w:rsid w:val="002E15B2"/>
    <w:rsid w:val="002E1647"/>
    <w:rsid w:val="002E1F7C"/>
    <w:rsid w:val="002E2173"/>
    <w:rsid w:val="002E26C4"/>
    <w:rsid w:val="002E26C6"/>
    <w:rsid w:val="002E2944"/>
    <w:rsid w:val="002E32B2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4D4"/>
    <w:rsid w:val="002E7C93"/>
    <w:rsid w:val="002F0315"/>
    <w:rsid w:val="002F08B4"/>
    <w:rsid w:val="002F168A"/>
    <w:rsid w:val="002F18F7"/>
    <w:rsid w:val="002F20A7"/>
    <w:rsid w:val="002F25D5"/>
    <w:rsid w:val="002F263B"/>
    <w:rsid w:val="002F2EDA"/>
    <w:rsid w:val="002F3091"/>
    <w:rsid w:val="002F3153"/>
    <w:rsid w:val="002F34FE"/>
    <w:rsid w:val="002F3F2D"/>
    <w:rsid w:val="002F3FCE"/>
    <w:rsid w:val="002F4E4F"/>
    <w:rsid w:val="002F5375"/>
    <w:rsid w:val="002F56B8"/>
    <w:rsid w:val="002F5F0A"/>
    <w:rsid w:val="002F6B91"/>
    <w:rsid w:val="002F6BED"/>
    <w:rsid w:val="002F6C55"/>
    <w:rsid w:val="002F7123"/>
    <w:rsid w:val="002F728B"/>
    <w:rsid w:val="002F7734"/>
    <w:rsid w:val="002F7A97"/>
    <w:rsid w:val="003012AC"/>
    <w:rsid w:val="003019B0"/>
    <w:rsid w:val="00302652"/>
    <w:rsid w:val="0030297D"/>
    <w:rsid w:val="00302D13"/>
    <w:rsid w:val="0030328E"/>
    <w:rsid w:val="00303777"/>
    <w:rsid w:val="003037A9"/>
    <w:rsid w:val="003038EB"/>
    <w:rsid w:val="003042D9"/>
    <w:rsid w:val="003051E2"/>
    <w:rsid w:val="0030589D"/>
    <w:rsid w:val="00305B42"/>
    <w:rsid w:val="003060F4"/>
    <w:rsid w:val="00306383"/>
    <w:rsid w:val="003064DE"/>
    <w:rsid w:val="00306D3E"/>
    <w:rsid w:val="003074C0"/>
    <w:rsid w:val="00307C8F"/>
    <w:rsid w:val="003101C8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F8D"/>
    <w:rsid w:val="00314FA0"/>
    <w:rsid w:val="00315B37"/>
    <w:rsid w:val="00315DAF"/>
    <w:rsid w:val="00315DDA"/>
    <w:rsid w:val="003162A1"/>
    <w:rsid w:val="003164A4"/>
    <w:rsid w:val="003168F4"/>
    <w:rsid w:val="00317161"/>
    <w:rsid w:val="003172EB"/>
    <w:rsid w:val="00317560"/>
    <w:rsid w:val="00317E53"/>
    <w:rsid w:val="00320008"/>
    <w:rsid w:val="00320160"/>
    <w:rsid w:val="003202D1"/>
    <w:rsid w:val="0032080E"/>
    <w:rsid w:val="00320CC9"/>
    <w:rsid w:val="00320E9C"/>
    <w:rsid w:val="00320F65"/>
    <w:rsid w:val="00321EB5"/>
    <w:rsid w:val="00321FCE"/>
    <w:rsid w:val="0032214A"/>
    <w:rsid w:val="00322A19"/>
    <w:rsid w:val="0032394D"/>
    <w:rsid w:val="00323A0F"/>
    <w:rsid w:val="003247A8"/>
    <w:rsid w:val="00324963"/>
    <w:rsid w:val="00324C83"/>
    <w:rsid w:val="00324D51"/>
    <w:rsid w:val="00324D79"/>
    <w:rsid w:val="003250F9"/>
    <w:rsid w:val="00325827"/>
    <w:rsid w:val="0032588A"/>
    <w:rsid w:val="0032596F"/>
    <w:rsid w:val="00326592"/>
    <w:rsid w:val="00326674"/>
    <w:rsid w:val="00326D1C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45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50371"/>
    <w:rsid w:val="0035060D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F2"/>
    <w:rsid w:val="003600A0"/>
    <w:rsid w:val="00360656"/>
    <w:rsid w:val="00360F5E"/>
    <w:rsid w:val="00361D26"/>
    <w:rsid w:val="003620BF"/>
    <w:rsid w:val="00362238"/>
    <w:rsid w:val="0036233C"/>
    <w:rsid w:val="003626D2"/>
    <w:rsid w:val="00362B27"/>
    <w:rsid w:val="00362D2C"/>
    <w:rsid w:val="003636B0"/>
    <w:rsid w:val="003639BE"/>
    <w:rsid w:val="00363AE3"/>
    <w:rsid w:val="003643EF"/>
    <w:rsid w:val="00364561"/>
    <w:rsid w:val="00364884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DE6"/>
    <w:rsid w:val="00373E66"/>
    <w:rsid w:val="00374811"/>
    <w:rsid w:val="00374CEE"/>
    <w:rsid w:val="00374D7F"/>
    <w:rsid w:val="0037513F"/>
    <w:rsid w:val="003752FB"/>
    <w:rsid w:val="00375AA9"/>
    <w:rsid w:val="0037676D"/>
    <w:rsid w:val="00376842"/>
    <w:rsid w:val="00377C15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2D9"/>
    <w:rsid w:val="0039244A"/>
    <w:rsid w:val="00392BF8"/>
    <w:rsid w:val="00393DA5"/>
    <w:rsid w:val="00394135"/>
    <w:rsid w:val="00394C77"/>
    <w:rsid w:val="00395265"/>
    <w:rsid w:val="00395652"/>
    <w:rsid w:val="00395BA2"/>
    <w:rsid w:val="00395D8E"/>
    <w:rsid w:val="00396164"/>
    <w:rsid w:val="00396A51"/>
    <w:rsid w:val="003971D9"/>
    <w:rsid w:val="003979B1"/>
    <w:rsid w:val="003A0C3D"/>
    <w:rsid w:val="003A0ECB"/>
    <w:rsid w:val="003A0F72"/>
    <w:rsid w:val="003A107B"/>
    <w:rsid w:val="003A116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ED2"/>
    <w:rsid w:val="003B251C"/>
    <w:rsid w:val="003B26F1"/>
    <w:rsid w:val="003B27F5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CC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425D"/>
    <w:rsid w:val="003C428F"/>
    <w:rsid w:val="003C4A70"/>
    <w:rsid w:val="003C51B1"/>
    <w:rsid w:val="003C550B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099"/>
    <w:rsid w:val="003D117E"/>
    <w:rsid w:val="003D1DEB"/>
    <w:rsid w:val="003D1E8B"/>
    <w:rsid w:val="003D1E8C"/>
    <w:rsid w:val="003D266E"/>
    <w:rsid w:val="003D27E8"/>
    <w:rsid w:val="003D2984"/>
    <w:rsid w:val="003D33B2"/>
    <w:rsid w:val="003D38DD"/>
    <w:rsid w:val="003D3BE2"/>
    <w:rsid w:val="003D3FA4"/>
    <w:rsid w:val="003D43E9"/>
    <w:rsid w:val="003D44EE"/>
    <w:rsid w:val="003D4821"/>
    <w:rsid w:val="003D492E"/>
    <w:rsid w:val="003D4BC9"/>
    <w:rsid w:val="003D4E1B"/>
    <w:rsid w:val="003D5213"/>
    <w:rsid w:val="003D536E"/>
    <w:rsid w:val="003D5BAA"/>
    <w:rsid w:val="003D5D41"/>
    <w:rsid w:val="003D67B0"/>
    <w:rsid w:val="003D6E4E"/>
    <w:rsid w:val="003D740D"/>
    <w:rsid w:val="003D783F"/>
    <w:rsid w:val="003D79B0"/>
    <w:rsid w:val="003D7BB0"/>
    <w:rsid w:val="003D7CD0"/>
    <w:rsid w:val="003E018E"/>
    <w:rsid w:val="003E0406"/>
    <w:rsid w:val="003E0C2E"/>
    <w:rsid w:val="003E0DF9"/>
    <w:rsid w:val="003E1197"/>
    <w:rsid w:val="003E14E8"/>
    <w:rsid w:val="003E1A42"/>
    <w:rsid w:val="003E1C57"/>
    <w:rsid w:val="003E22FA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D11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B61"/>
    <w:rsid w:val="0040304C"/>
    <w:rsid w:val="0040325A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318"/>
    <w:rsid w:val="00407552"/>
    <w:rsid w:val="004077C5"/>
    <w:rsid w:val="0040781A"/>
    <w:rsid w:val="004107E5"/>
    <w:rsid w:val="00410CB0"/>
    <w:rsid w:val="00411BE7"/>
    <w:rsid w:val="00411F1F"/>
    <w:rsid w:val="0041278F"/>
    <w:rsid w:val="00412F03"/>
    <w:rsid w:val="00413ACE"/>
    <w:rsid w:val="00414D1E"/>
    <w:rsid w:val="00415CA3"/>
    <w:rsid w:val="004163AC"/>
    <w:rsid w:val="00416797"/>
    <w:rsid w:val="00416E52"/>
    <w:rsid w:val="00416F1D"/>
    <w:rsid w:val="00417013"/>
    <w:rsid w:val="004170FF"/>
    <w:rsid w:val="00417743"/>
    <w:rsid w:val="004201D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E89"/>
    <w:rsid w:val="00422FBD"/>
    <w:rsid w:val="00423612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C5E"/>
    <w:rsid w:val="00427F99"/>
    <w:rsid w:val="0043021A"/>
    <w:rsid w:val="0043093F"/>
    <w:rsid w:val="004310C2"/>
    <w:rsid w:val="0043272F"/>
    <w:rsid w:val="0043278C"/>
    <w:rsid w:val="00432792"/>
    <w:rsid w:val="00432837"/>
    <w:rsid w:val="00432AA1"/>
    <w:rsid w:val="00432AFF"/>
    <w:rsid w:val="00432E6A"/>
    <w:rsid w:val="004333D9"/>
    <w:rsid w:val="0043351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B1E"/>
    <w:rsid w:val="004553C7"/>
    <w:rsid w:val="00455652"/>
    <w:rsid w:val="00455707"/>
    <w:rsid w:val="00455B5D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1037"/>
    <w:rsid w:val="004618C1"/>
    <w:rsid w:val="00461B1D"/>
    <w:rsid w:val="00461B93"/>
    <w:rsid w:val="00461CC5"/>
    <w:rsid w:val="00461D30"/>
    <w:rsid w:val="00462C30"/>
    <w:rsid w:val="004632CD"/>
    <w:rsid w:val="00463769"/>
    <w:rsid w:val="00463811"/>
    <w:rsid w:val="00463EAA"/>
    <w:rsid w:val="00463F3C"/>
    <w:rsid w:val="004646AB"/>
    <w:rsid w:val="004651A4"/>
    <w:rsid w:val="00465EAF"/>
    <w:rsid w:val="004662A4"/>
    <w:rsid w:val="00466675"/>
    <w:rsid w:val="00466734"/>
    <w:rsid w:val="00466B5F"/>
    <w:rsid w:val="00466F72"/>
    <w:rsid w:val="00467B86"/>
    <w:rsid w:val="00467F9F"/>
    <w:rsid w:val="00467FEA"/>
    <w:rsid w:val="00470223"/>
    <w:rsid w:val="00470486"/>
    <w:rsid w:val="00471DA4"/>
    <w:rsid w:val="00471E61"/>
    <w:rsid w:val="004720BF"/>
    <w:rsid w:val="004721D5"/>
    <w:rsid w:val="004723D6"/>
    <w:rsid w:val="004724C5"/>
    <w:rsid w:val="00472C1D"/>
    <w:rsid w:val="0047306D"/>
    <w:rsid w:val="0047328E"/>
    <w:rsid w:val="004737B9"/>
    <w:rsid w:val="004747C2"/>
    <w:rsid w:val="004747DD"/>
    <w:rsid w:val="004748D9"/>
    <w:rsid w:val="00474BB7"/>
    <w:rsid w:val="004757F8"/>
    <w:rsid w:val="004764E0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0ECD"/>
    <w:rsid w:val="004816F4"/>
    <w:rsid w:val="00481DFC"/>
    <w:rsid w:val="00482095"/>
    <w:rsid w:val="0048265E"/>
    <w:rsid w:val="0048269C"/>
    <w:rsid w:val="00482811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889"/>
    <w:rsid w:val="00486CC5"/>
    <w:rsid w:val="0048708F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5FCD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6456"/>
    <w:rsid w:val="004A651C"/>
    <w:rsid w:val="004A6C7A"/>
    <w:rsid w:val="004A7D3B"/>
    <w:rsid w:val="004B16E1"/>
    <w:rsid w:val="004B1C6A"/>
    <w:rsid w:val="004B266E"/>
    <w:rsid w:val="004B36C4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2AC"/>
    <w:rsid w:val="004B630E"/>
    <w:rsid w:val="004B6644"/>
    <w:rsid w:val="004B666B"/>
    <w:rsid w:val="004B68B1"/>
    <w:rsid w:val="004B6DF3"/>
    <w:rsid w:val="004B797D"/>
    <w:rsid w:val="004B7B9D"/>
    <w:rsid w:val="004B7E92"/>
    <w:rsid w:val="004C0229"/>
    <w:rsid w:val="004C081C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519D"/>
    <w:rsid w:val="004C5580"/>
    <w:rsid w:val="004C5FC0"/>
    <w:rsid w:val="004C673B"/>
    <w:rsid w:val="004C6AC9"/>
    <w:rsid w:val="004C6C7B"/>
    <w:rsid w:val="004C6CD8"/>
    <w:rsid w:val="004C6CDC"/>
    <w:rsid w:val="004C75E3"/>
    <w:rsid w:val="004C789E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D93"/>
    <w:rsid w:val="004D5699"/>
    <w:rsid w:val="004D5A35"/>
    <w:rsid w:val="004D5F1B"/>
    <w:rsid w:val="004D5FA8"/>
    <w:rsid w:val="004D6237"/>
    <w:rsid w:val="004D6707"/>
    <w:rsid w:val="004D67C8"/>
    <w:rsid w:val="004D71EE"/>
    <w:rsid w:val="004D7546"/>
    <w:rsid w:val="004D7B47"/>
    <w:rsid w:val="004D7E0E"/>
    <w:rsid w:val="004E03C1"/>
    <w:rsid w:val="004E06AF"/>
    <w:rsid w:val="004E122E"/>
    <w:rsid w:val="004E24F1"/>
    <w:rsid w:val="004E288E"/>
    <w:rsid w:val="004E3054"/>
    <w:rsid w:val="004E3B49"/>
    <w:rsid w:val="004E40E9"/>
    <w:rsid w:val="004E424B"/>
    <w:rsid w:val="004E499E"/>
    <w:rsid w:val="004E5160"/>
    <w:rsid w:val="004E5369"/>
    <w:rsid w:val="004E540F"/>
    <w:rsid w:val="004E5C1B"/>
    <w:rsid w:val="004E5FFF"/>
    <w:rsid w:val="004E6479"/>
    <w:rsid w:val="004E669B"/>
    <w:rsid w:val="004E6A34"/>
    <w:rsid w:val="004E6D2A"/>
    <w:rsid w:val="004E6D73"/>
    <w:rsid w:val="004E6E1F"/>
    <w:rsid w:val="004E7CD3"/>
    <w:rsid w:val="004E7E3D"/>
    <w:rsid w:val="004F0023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59"/>
    <w:rsid w:val="00503320"/>
    <w:rsid w:val="00503402"/>
    <w:rsid w:val="00504255"/>
    <w:rsid w:val="0050493B"/>
    <w:rsid w:val="00504CAE"/>
    <w:rsid w:val="00504E57"/>
    <w:rsid w:val="00504E74"/>
    <w:rsid w:val="0050567C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C01"/>
    <w:rsid w:val="0051110C"/>
    <w:rsid w:val="00511D99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F3A"/>
    <w:rsid w:val="00516ABE"/>
    <w:rsid w:val="00516DD6"/>
    <w:rsid w:val="00517DF5"/>
    <w:rsid w:val="00521149"/>
    <w:rsid w:val="005220E2"/>
    <w:rsid w:val="005220E8"/>
    <w:rsid w:val="005227F7"/>
    <w:rsid w:val="00522F4F"/>
    <w:rsid w:val="00523C63"/>
    <w:rsid w:val="00523CAB"/>
    <w:rsid w:val="0052420C"/>
    <w:rsid w:val="005244A5"/>
    <w:rsid w:val="00524987"/>
    <w:rsid w:val="005252E9"/>
    <w:rsid w:val="005256C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1351"/>
    <w:rsid w:val="00531C10"/>
    <w:rsid w:val="00531FC3"/>
    <w:rsid w:val="00532968"/>
    <w:rsid w:val="005333B4"/>
    <w:rsid w:val="00533D3A"/>
    <w:rsid w:val="005343DE"/>
    <w:rsid w:val="005348DC"/>
    <w:rsid w:val="00534C72"/>
    <w:rsid w:val="00534FA9"/>
    <w:rsid w:val="00534FFD"/>
    <w:rsid w:val="00535339"/>
    <w:rsid w:val="00535AA6"/>
    <w:rsid w:val="005360BA"/>
    <w:rsid w:val="005364F0"/>
    <w:rsid w:val="005373B2"/>
    <w:rsid w:val="0053750B"/>
    <w:rsid w:val="00537F05"/>
    <w:rsid w:val="005401A9"/>
    <w:rsid w:val="00540DF1"/>
    <w:rsid w:val="00540FCD"/>
    <w:rsid w:val="00541621"/>
    <w:rsid w:val="00541B27"/>
    <w:rsid w:val="00541D7D"/>
    <w:rsid w:val="0054207C"/>
    <w:rsid w:val="005425AE"/>
    <w:rsid w:val="00542707"/>
    <w:rsid w:val="00542CB1"/>
    <w:rsid w:val="00542FD6"/>
    <w:rsid w:val="0054335A"/>
    <w:rsid w:val="005433DF"/>
    <w:rsid w:val="0054367C"/>
    <w:rsid w:val="00543997"/>
    <w:rsid w:val="00543C2C"/>
    <w:rsid w:val="005440FD"/>
    <w:rsid w:val="0054450F"/>
    <w:rsid w:val="005446D8"/>
    <w:rsid w:val="00544A53"/>
    <w:rsid w:val="00544FDE"/>
    <w:rsid w:val="005450BF"/>
    <w:rsid w:val="0054541C"/>
    <w:rsid w:val="005466AC"/>
    <w:rsid w:val="00546795"/>
    <w:rsid w:val="00546837"/>
    <w:rsid w:val="005472E8"/>
    <w:rsid w:val="00547730"/>
    <w:rsid w:val="00547A63"/>
    <w:rsid w:val="00547DD1"/>
    <w:rsid w:val="00547EF7"/>
    <w:rsid w:val="00550706"/>
    <w:rsid w:val="0055126A"/>
    <w:rsid w:val="00552035"/>
    <w:rsid w:val="005529E6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57BB3"/>
    <w:rsid w:val="005609CC"/>
    <w:rsid w:val="00560C34"/>
    <w:rsid w:val="00560DB8"/>
    <w:rsid w:val="005616C7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7B98"/>
    <w:rsid w:val="00570DD1"/>
    <w:rsid w:val="00570E6C"/>
    <w:rsid w:val="005711CF"/>
    <w:rsid w:val="00571927"/>
    <w:rsid w:val="00571B99"/>
    <w:rsid w:val="00572101"/>
    <w:rsid w:val="0057230D"/>
    <w:rsid w:val="00572883"/>
    <w:rsid w:val="00572BBD"/>
    <w:rsid w:val="00572C79"/>
    <w:rsid w:val="005732A4"/>
    <w:rsid w:val="005739DC"/>
    <w:rsid w:val="00573E23"/>
    <w:rsid w:val="00574002"/>
    <w:rsid w:val="00574725"/>
    <w:rsid w:val="0057486B"/>
    <w:rsid w:val="00574D72"/>
    <w:rsid w:val="005750A9"/>
    <w:rsid w:val="00575C6D"/>
    <w:rsid w:val="0057614B"/>
    <w:rsid w:val="0057683D"/>
    <w:rsid w:val="0057741D"/>
    <w:rsid w:val="00577436"/>
    <w:rsid w:val="0058000A"/>
    <w:rsid w:val="00580112"/>
    <w:rsid w:val="005801C7"/>
    <w:rsid w:val="005803CD"/>
    <w:rsid w:val="00580E73"/>
    <w:rsid w:val="00581AE6"/>
    <w:rsid w:val="00582561"/>
    <w:rsid w:val="00582AB6"/>
    <w:rsid w:val="0058379E"/>
    <w:rsid w:val="005837AD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87B23"/>
    <w:rsid w:val="005900BD"/>
    <w:rsid w:val="005901B5"/>
    <w:rsid w:val="00590B07"/>
    <w:rsid w:val="00590FD3"/>
    <w:rsid w:val="00591131"/>
    <w:rsid w:val="005911AE"/>
    <w:rsid w:val="00591395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BC"/>
    <w:rsid w:val="005A1CCC"/>
    <w:rsid w:val="005A24BB"/>
    <w:rsid w:val="005A2617"/>
    <w:rsid w:val="005A2838"/>
    <w:rsid w:val="005A3227"/>
    <w:rsid w:val="005A34D5"/>
    <w:rsid w:val="005A389C"/>
    <w:rsid w:val="005A3FF1"/>
    <w:rsid w:val="005A41F9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6BC6"/>
    <w:rsid w:val="005A73A9"/>
    <w:rsid w:val="005B0971"/>
    <w:rsid w:val="005B0B23"/>
    <w:rsid w:val="005B0D10"/>
    <w:rsid w:val="005B0F7B"/>
    <w:rsid w:val="005B1738"/>
    <w:rsid w:val="005B1B17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931"/>
    <w:rsid w:val="005C1DF1"/>
    <w:rsid w:val="005C2885"/>
    <w:rsid w:val="005C2896"/>
    <w:rsid w:val="005C38A4"/>
    <w:rsid w:val="005C39D5"/>
    <w:rsid w:val="005C3A85"/>
    <w:rsid w:val="005C3AB3"/>
    <w:rsid w:val="005C3DDA"/>
    <w:rsid w:val="005C3F88"/>
    <w:rsid w:val="005C437A"/>
    <w:rsid w:val="005C4909"/>
    <w:rsid w:val="005C4975"/>
    <w:rsid w:val="005C538F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18A6"/>
    <w:rsid w:val="005D2332"/>
    <w:rsid w:val="005D2817"/>
    <w:rsid w:val="005D3DCE"/>
    <w:rsid w:val="005D3EAB"/>
    <w:rsid w:val="005D3F2D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497"/>
    <w:rsid w:val="005E0532"/>
    <w:rsid w:val="005E0E66"/>
    <w:rsid w:val="005E119F"/>
    <w:rsid w:val="005E14C7"/>
    <w:rsid w:val="005E20AA"/>
    <w:rsid w:val="005E220D"/>
    <w:rsid w:val="005E22E9"/>
    <w:rsid w:val="005E2B4C"/>
    <w:rsid w:val="005E2C44"/>
    <w:rsid w:val="005E2DCA"/>
    <w:rsid w:val="005E36A0"/>
    <w:rsid w:val="005E3958"/>
    <w:rsid w:val="005E4062"/>
    <w:rsid w:val="005E4E14"/>
    <w:rsid w:val="005E5550"/>
    <w:rsid w:val="005E55F0"/>
    <w:rsid w:val="005E564C"/>
    <w:rsid w:val="005E5D00"/>
    <w:rsid w:val="005E726B"/>
    <w:rsid w:val="005E76A1"/>
    <w:rsid w:val="005E7C46"/>
    <w:rsid w:val="005F0BF6"/>
    <w:rsid w:val="005F1295"/>
    <w:rsid w:val="005F12D4"/>
    <w:rsid w:val="005F14A0"/>
    <w:rsid w:val="005F1C2F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118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1032"/>
    <w:rsid w:val="00602329"/>
    <w:rsid w:val="006024F8"/>
    <w:rsid w:val="00603226"/>
    <w:rsid w:val="006032E1"/>
    <w:rsid w:val="0060388C"/>
    <w:rsid w:val="00603AB8"/>
    <w:rsid w:val="00603CBD"/>
    <w:rsid w:val="00603D2E"/>
    <w:rsid w:val="0060413B"/>
    <w:rsid w:val="00604928"/>
    <w:rsid w:val="00604D71"/>
    <w:rsid w:val="00605017"/>
    <w:rsid w:val="0060504B"/>
    <w:rsid w:val="0060533B"/>
    <w:rsid w:val="006053F1"/>
    <w:rsid w:val="00605529"/>
    <w:rsid w:val="00605596"/>
    <w:rsid w:val="00605ABC"/>
    <w:rsid w:val="00605E70"/>
    <w:rsid w:val="00606985"/>
    <w:rsid w:val="00607A9B"/>
    <w:rsid w:val="00610302"/>
    <w:rsid w:val="00610807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A9F"/>
    <w:rsid w:val="00617CE1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C54"/>
    <w:rsid w:val="0062718A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4F"/>
    <w:rsid w:val="0063227B"/>
    <w:rsid w:val="0063240F"/>
    <w:rsid w:val="00632411"/>
    <w:rsid w:val="00632AB3"/>
    <w:rsid w:val="0063329B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E05"/>
    <w:rsid w:val="00636E58"/>
    <w:rsid w:val="00636F38"/>
    <w:rsid w:val="0063776F"/>
    <w:rsid w:val="00637971"/>
    <w:rsid w:val="00637A09"/>
    <w:rsid w:val="00640165"/>
    <w:rsid w:val="006405A8"/>
    <w:rsid w:val="006405B9"/>
    <w:rsid w:val="00640FAB"/>
    <w:rsid w:val="00641C98"/>
    <w:rsid w:val="00641CD3"/>
    <w:rsid w:val="0064317E"/>
    <w:rsid w:val="00643598"/>
    <w:rsid w:val="00643763"/>
    <w:rsid w:val="00643A4C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60450"/>
    <w:rsid w:val="006604EC"/>
    <w:rsid w:val="0066075E"/>
    <w:rsid w:val="00660C39"/>
    <w:rsid w:val="00660C47"/>
    <w:rsid w:val="00660EC2"/>
    <w:rsid w:val="00663759"/>
    <w:rsid w:val="00663A11"/>
    <w:rsid w:val="00664183"/>
    <w:rsid w:val="0066427F"/>
    <w:rsid w:val="00664690"/>
    <w:rsid w:val="00664CA1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0D"/>
    <w:rsid w:val="006672F6"/>
    <w:rsid w:val="006673F6"/>
    <w:rsid w:val="00670220"/>
    <w:rsid w:val="0067054E"/>
    <w:rsid w:val="00670727"/>
    <w:rsid w:val="00670AD4"/>
    <w:rsid w:val="00671208"/>
    <w:rsid w:val="00671288"/>
    <w:rsid w:val="00671A78"/>
    <w:rsid w:val="00671D0B"/>
    <w:rsid w:val="00671EEC"/>
    <w:rsid w:val="00671FDD"/>
    <w:rsid w:val="00672097"/>
    <w:rsid w:val="00672271"/>
    <w:rsid w:val="00672445"/>
    <w:rsid w:val="0067262C"/>
    <w:rsid w:val="006729C3"/>
    <w:rsid w:val="00672F55"/>
    <w:rsid w:val="00672F88"/>
    <w:rsid w:val="006730D2"/>
    <w:rsid w:val="006732F7"/>
    <w:rsid w:val="00673354"/>
    <w:rsid w:val="00673A12"/>
    <w:rsid w:val="00673FFD"/>
    <w:rsid w:val="00674917"/>
    <w:rsid w:val="0067499A"/>
    <w:rsid w:val="00674D01"/>
    <w:rsid w:val="00675082"/>
    <w:rsid w:val="00675A4E"/>
    <w:rsid w:val="00675DED"/>
    <w:rsid w:val="00676F5F"/>
    <w:rsid w:val="00677144"/>
    <w:rsid w:val="0067731B"/>
    <w:rsid w:val="00680066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71"/>
    <w:rsid w:val="00687483"/>
    <w:rsid w:val="00687A58"/>
    <w:rsid w:val="00687A7F"/>
    <w:rsid w:val="006908CF"/>
    <w:rsid w:val="00691360"/>
    <w:rsid w:val="006917C3"/>
    <w:rsid w:val="006917C7"/>
    <w:rsid w:val="0069238A"/>
    <w:rsid w:val="00693194"/>
    <w:rsid w:val="0069338E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898"/>
    <w:rsid w:val="00696B7F"/>
    <w:rsid w:val="00696CC2"/>
    <w:rsid w:val="00697F18"/>
    <w:rsid w:val="006A03D8"/>
    <w:rsid w:val="006A0534"/>
    <w:rsid w:val="006A06C2"/>
    <w:rsid w:val="006A0CF2"/>
    <w:rsid w:val="006A11A2"/>
    <w:rsid w:val="006A140C"/>
    <w:rsid w:val="006A1488"/>
    <w:rsid w:val="006A209A"/>
    <w:rsid w:val="006A22D9"/>
    <w:rsid w:val="006A2381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C2D"/>
    <w:rsid w:val="006B1D1A"/>
    <w:rsid w:val="006B2404"/>
    <w:rsid w:val="006B24BD"/>
    <w:rsid w:val="006B2693"/>
    <w:rsid w:val="006B2845"/>
    <w:rsid w:val="006B2B79"/>
    <w:rsid w:val="006B3457"/>
    <w:rsid w:val="006B3523"/>
    <w:rsid w:val="006B355D"/>
    <w:rsid w:val="006B383C"/>
    <w:rsid w:val="006B4801"/>
    <w:rsid w:val="006B48A2"/>
    <w:rsid w:val="006B50E1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1F5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749C"/>
    <w:rsid w:val="006C7848"/>
    <w:rsid w:val="006D014B"/>
    <w:rsid w:val="006D0475"/>
    <w:rsid w:val="006D08BC"/>
    <w:rsid w:val="006D12E6"/>
    <w:rsid w:val="006D1734"/>
    <w:rsid w:val="006D19E4"/>
    <w:rsid w:val="006D1D94"/>
    <w:rsid w:val="006D2C73"/>
    <w:rsid w:val="006D350D"/>
    <w:rsid w:val="006D384A"/>
    <w:rsid w:val="006D3B3B"/>
    <w:rsid w:val="006D3BEE"/>
    <w:rsid w:val="006D3BF7"/>
    <w:rsid w:val="006D4798"/>
    <w:rsid w:val="006D4AD0"/>
    <w:rsid w:val="006D4D6A"/>
    <w:rsid w:val="006D5544"/>
    <w:rsid w:val="006D59D7"/>
    <w:rsid w:val="006D5B30"/>
    <w:rsid w:val="006D6162"/>
    <w:rsid w:val="006D6278"/>
    <w:rsid w:val="006D62FA"/>
    <w:rsid w:val="006D6572"/>
    <w:rsid w:val="006D687F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1F51"/>
    <w:rsid w:val="006E21FB"/>
    <w:rsid w:val="006E29DB"/>
    <w:rsid w:val="006E2E90"/>
    <w:rsid w:val="006E2EC7"/>
    <w:rsid w:val="006E42D3"/>
    <w:rsid w:val="006E43F4"/>
    <w:rsid w:val="006E48A1"/>
    <w:rsid w:val="006E4BC7"/>
    <w:rsid w:val="006E4CB7"/>
    <w:rsid w:val="006E4D88"/>
    <w:rsid w:val="006E4F59"/>
    <w:rsid w:val="006E52DD"/>
    <w:rsid w:val="006E5389"/>
    <w:rsid w:val="006E58FB"/>
    <w:rsid w:val="006E67B2"/>
    <w:rsid w:val="006E67FA"/>
    <w:rsid w:val="006E6AC3"/>
    <w:rsid w:val="006E7148"/>
    <w:rsid w:val="006F0A61"/>
    <w:rsid w:val="006F0EB6"/>
    <w:rsid w:val="006F1086"/>
    <w:rsid w:val="006F1B9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6D4F"/>
    <w:rsid w:val="006F78F4"/>
    <w:rsid w:val="006F7CC9"/>
    <w:rsid w:val="00700058"/>
    <w:rsid w:val="0070022D"/>
    <w:rsid w:val="0070038E"/>
    <w:rsid w:val="007007A9"/>
    <w:rsid w:val="0070091A"/>
    <w:rsid w:val="00700B19"/>
    <w:rsid w:val="00701C50"/>
    <w:rsid w:val="00701D34"/>
    <w:rsid w:val="007023B8"/>
    <w:rsid w:val="007027FF"/>
    <w:rsid w:val="00702B25"/>
    <w:rsid w:val="00702C80"/>
    <w:rsid w:val="0070324A"/>
    <w:rsid w:val="007043E1"/>
    <w:rsid w:val="007049A2"/>
    <w:rsid w:val="00704E56"/>
    <w:rsid w:val="00705508"/>
    <w:rsid w:val="00706468"/>
    <w:rsid w:val="00706B22"/>
    <w:rsid w:val="007076C1"/>
    <w:rsid w:val="007076F2"/>
    <w:rsid w:val="00707831"/>
    <w:rsid w:val="00707A6A"/>
    <w:rsid w:val="0071035A"/>
    <w:rsid w:val="00710540"/>
    <w:rsid w:val="0071091C"/>
    <w:rsid w:val="00710DF4"/>
    <w:rsid w:val="00710FC7"/>
    <w:rsid w:val="00711499"/>
    <w:rsid w:val="00711516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79C"/>
    <w:rsid w:val="0071391C"/>
    <w:rsid w:val="007140D1"/>
    <w:rsid w:val="007149C5"/>
    <w:rsid w:val="00714FE2"/>
    <w:rsid w:val="007154FD"/>
    <w:rsid w:val="00715DDD"/>
    <w:rsid w:val="00715F1A"/>
    <w:rsid w:val="00716234"/>
    <w:rsid w:val="0071692B"/>
    <w:rsid w:val="00716A89"/>
    <w:rsid w:val="00716AC0"/>
    <w:rsid w:val="00716D55"/>
    <w:rsid w:val="00716D63"/>
    <w:rsid w:val="00717B82"/>
    <w:rsid w:val="00717CE8"/>
    <w:rsid w:val="00717CEB"/>
    <w:rsid w:val="00720012"/>
    <w:rsid w:val="007202C1"/>
    <w:rsid w:val="00720390"/>
    <w:rsid w:val="00720CCF"/>
    <w:rsid w:val="007213E9"/>
    <w:rsid w:val="007218A1"/>
    <w:rsid w:val="00721CC2"/>
    <w:rsid w:val="00721D57"/>
    <w:rsid w:val="00721F7D"/>
    <w:rsid w:val="0072202D"/>
    <w:rsid w:val="00722264"/>
    <w:rsid w:val="00722713"/>
    <w:rsid w:val="007230FD"/>
    <w:rsid w:val="00723CE9"/>
    <w:rsid w:val="0072431A"/>
    <w:rsid w:val="007243CC"/>
    <w:rsid w:val="00724B70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32E"/>
    <w:rsid w:val="0074745B"/>
    <w:rsid w:val="007475CD"/>
    <w:rsid w:val="00747B1A"/>
    <w:rsid w:val="00747E74"/>
    <w:rsid w:val="0075031E"/>
    <w:rsid w:val="00750775"/>
    <w:rsid w:val="007513CD"/>
    <w:rsid w:val="007515EA"/>
    <w:rsid w:val="00752187"/>
    <w:rsid w:val="00752398"/>
    <w:rsid w:val="00752C93"/>
    <w:rsid w:val="00752DA5"/>
    <w:rsid w:val="00752E7E"/>
    <w:rsid w:val="00753068"/>
    <w:rsid w:val="007534BA"/>
    <w:rsid w:val="0075360A"/>
    <w:rsid w:val="00753878"/>
    <w:rsid w:val="00753D6E"/>
    <w:rsid w:val="00753F20"/>
    <w:rsid w:val="0075449A"/>
    <w:rsid w:val="00754DE8"/>
    <w:rsid w:val="0075553D"/>
    <w:rsid w:val="00755879"/>
    <w:rsid w:val="007561A2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601CA"/>
    <w:rsid w:val="00760998"/>
    <w:rsid w:val="00760B40"/>
    <w:rsid w:val="00761864"/>
    <w:rsid w:val="007624FC"/>
    <w:rsid w:val="007625A3"/>
    <w:rsid w:val="0076278D"/>
    <w:rsid w:val="00762A3E"/>
    <w:rsid w:val="00763BE1"/>
    <w:rsid w:val="00763C34"/>
    <w:rsid w:val="007640FF"/>
    <w:rsid w:val="007641C7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67B66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470"/>
    <w:rsid w:val="00773794"/>
    <w:rsid w:val="00773F36"/>
    <w:rsid w:val="00774363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6E4"/>
    <w:rsid w:val="0078383F"/>
    <w:rsid w:val="00783BB1"/>
    <w:rsid w:val="00783BB4"/>
    <w:rsid w:val="00783E53"/>
    <w:rsid w:val="00783F50"/>
    <w:rsid w:val="00784538"/>
    <w:rsid w:val="00784B1B"/>
    <w:rsid w:val="00784E80"/>
    <w:rsid w:val="00785302"/>
    <w:rsid w:val="00785330"/>
    <w:rsid w:val="007854FE"/>
    <w:rsid w:val="00785647"/>
    <w:rsid w:val="0078567D"/>
    <w:rsid w:val="007856EB"/>
    <w:rsid w:val="00786E22"/>
    <w:rsid w:val="00787035"/>
    <w:rsid w:val="0078711F"/>
    <w:rsid w:val="007871D6"/>
    <w:rsid w:val="0078724C"/>
    <w:rsid w:val="00787ADE"/>
    <w:rsid w:val="007908E0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328B"/>
    <w:rsid w:val="0079485A"/>
    <w:rsid w:val="00794C5A"/>
    <w:rsid w:val="00794C8E"/>
    <w:rsid w:val="007952F5"/>
    <w:rsid w:val="0079538E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CDF"/>
    <w:rsid w:val="007A03EF"/>
    <w:rsid w:val="007A0585"/>
    <w:rsid w:val="007A066D"/>
    <w:rsid w:val="007A06F1"/>
    <w:rsid w:val="007A06FB"/>
    <w:rsid w:val="007A1ADE"/>
    <w:rsid w:val="007A1C12"/>
    <w:rsid w:val="007A1D39"/>
    <w:rsid w:val="007A25FC"/>
    <w:rsid w:val="007A28DB"/>
    <w:rsid w:val="007A2D3B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1091"/>
    <w:rsid w:val="007B1CB3"/>
    <w:rsid w:val="007B1F3B"/>
    <w:rsid w:val="007B21DD"/>
    <w:rsid w:val="007B2BEC"/>
    <w:rsid w:val="007B351F"/>
    <w:rsid w:val="007B3748"/>
    <w:rsid w:val="007B393C"/>
    <w:rsid w:val="007B3DE2"/>
    <w:rsid w:val="007B4B59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3310"/>
    <w:rsid w:val="007C3523"/>
    <w:rsid w:val="007C39B6"/>
    <w:rsid w:val="007C3BBA"/>
    <w:rsid w:val="007C3DED"/>
    <w:rsid w:val="007C4056"/>
    <w:rsid w:val="007C4136"/>
    <w:rsid w:val="007C4577"/>
    <w:rsid w:val="007C4B58"/>
    <w:rsid w:val="007C4EF5"/>
    <w:rsid w:val="007C51AB"/>
    <w:rsid w:val="007C51C4"/>
    <w:rsid w:val="007C5327"/>
    <w:rsid w:val="007C53AA"/>
    <w:rsid w:val="007C55D9"/>
    <w:rsid w:val="007C5658"/>
    <w:rsid w:val="007C5BC0"/>
    <w:rsid w:val="007C5DD3"/>
    <w:rsid w:val="007C68F5"/>
    <w:rsid w:val="007C72F7"/>
    <w:rsid w:val="007C7AD2"/>
    <w:rsid w:val="007C7F6B"/>
    <w:rsid w:val="007D007F"/>
    <w:rsid w:val="007D08FC"/>
    <w:rsid w:val="007D16E7"/>
    <w:rsid w:val="007D1711"/>
    <w:rsid w:val="007D1968"/>
    <w:rsid w:val="007D1F33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1F06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49C"/>
    <w:rsid w:val="007F65B3"/>
    <w:rsid w:val="007F675C"/>
    <w:rsid w:val="007F67C1"/>
    <w:rsid w:val="007F69C8"/>
    <w:rsid w:val="007F6E96"/>
    <w:rsid w:val="007F794A"/>
    <w:rsid w:val="007F7A38"/>
    <w:rsid w:val="008003A7"/>
    <w:rsid w:val="0080051D"/>
    <w:rsid w:val="0080074F"/>
    <w:rsid w:val="00800C42"/>
    <w:rsid w:val="00800F2A"/>
    <w:rsid w:val="00802A2C"/>
    <w:rsid w:val="00802A42"/>
    <w:rsid w:val="00802A86"/>
    <w:rsid w:val="008032B2"/>
    <w:rsid w:val="00803971"/>
    <w:rsid w:val="00803DB4"/>
    <w:rsid w:val="008041F4"/>
    <w:rsid w:val="008042B5"/>
    <w:rsid w:val="008055EE"/>
    <w:rsid w:val="0080575D"/>
    <w:rsid w:val="008057CA"/>
    <w:rsid w:val="0080582A"/>
    <w:rsid w:val="0080630E"/>
    <w:rsid w:val="00806C9F"/>
    <w:rsid w:val="008072B5"/>
    <w:rsid w:val="00807711"/>
    <w:rsid w:val="00807B3A"/>
    <w:rsid w:val="00807C66"/>
    <w:rsid w:val="00810846"/>
    <w:rsid w:val="0081097F"/>
    <w:rsid w:val="0081099F"/>
    <w:rsid w:val="0081106C"/>
    <w:rsid w:val="00811E06"/>
    <w:rsid w:val="008124DD"/>
    <w:rsid w:val="0081255C"/>
    <w:rsid w:val="00812631"/>
    <w:rsid w:val="00812FDF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4B2"/>
    <w:rsid w:val="00821F20"/>
    <w:rsid w:val="008221BA"/>
    <w:rsid w:val="00822271"/>
    <w:rsid w:val="008223A6"/>
    <w:rsid w:val="00822717"/>
    <w:rsid w:val="00822EA5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1C84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A1D"/>
    <w:rsid w:val="00841B5C"/>
    <w:rsid w:val="00842325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4F"/>
    <w:rsid w:val="008460B2"/>
    <w:rsid w:val="008463AC"/>
    <w:rsid w:val="00846668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E56"/>
    <w:rsid w:val="00852EFE"/>
    <w:rsid w:val="00853659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0E52"/>
    <w:rsid w:val="00861416"/>
    <w:rsid w:val="008614F5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11F8"/>
    <w:rsid w:val="008714DD"/>
    <w:rsid w:val="008720ED"/>
    <w:rsid w:val="00872EF9"/>
    <w:rsid w:val="0087337B"/>
    <w:rsid w:val="008735D6"/>
    <w:rsid w:val="0087378D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37C"/>
    <w:rsid w:val="008813B6"/>
    <w:rsid w:val="008821FC"/>
    <w:rsid w:val="00882722"/>
    <w:rsid w:val="0088286A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3F4"/>
    <w:rsid w:val="0089252A"/>
    <w:rsid w:val="00892DA0"/>
    <w:rsid w:val="0089353B"/>
    <w:rsid w:val="00893C84"/>
    <w:rsid w:val="00894804"/>
    <w:rsid w:val="008948C7"/>
    <w:rsid w:val="00894B20"/>
    <w:rsid w:val="00894BBA"/>
    <w:rsid w:val="00894EA3"/>
    <w:rsid w:val="008957CA"/>
    <w:rsid w:val="0089580B"/>
    <w:rsid w:val="00896C5B"/>
    <w:rsid w:val="00896FE8"/>
    <w:rsid w:val="00897438"/>
    <w:rsid w:val="00897963"/>
    <w:rsid w:val="008A03D3"/>
    <w:rsid w:val="008A057A"/>
    <w:rsid w:val="008A065A"/>
    <w:rsid w:val="008A17A2"/>
    <w:rsid w:val="008A1E61"/>
    <w:rsid w:val="008A2363"/>
    <w:rsid w:val="008A241E"/>
    <w:rsid w:val="008A25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5F2C"/>
    <w:rsid w:val="008A7101"/>
    <w:rsid w:val="008A77A0"/>
    <w:rsid w:val="008A783F"/>
    <w:rsid w:val="008A7854"/>
    <w:rsid w:val="008A7AF7"/>
    <w:rsid w:val="008B05D8"/>
    <w:rsid w:val="008B103E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1B"/>
    <w:rsid w:val="008B50F0"/>
    <w:rsid w:val="008B5730"/>
    <w:rsid w:val="008B5D5B"/>
    <w:rsid w:val="008B67CE"/>
    <w:rsid w:val="008B6A5D"/>
    <w:rsid w:val="008C016C"/>
    <w:rsid w:val="008C0A60"/>
    <w:rsid w:val="008C0AB4"/>
    <w:rsid w:val="008C14B5"/>
    <w:rsid w:val="008C1C64"/>
    <w:rsid w:val="008C1DA2"/>
    <w:rsid w:val="008C2233"/>
    <w:rsid w:val="008C22F0"/>
    <w:rsid w:val="008C2523"/>
    <w:rsid w:val="008C26ED"/>
    <w:rsid w:val="008C2904"/>
    <w:rsid w:val="008C2AA5"/>
    <w:rsid w:val="008C345F"/>
    <w:rsid w:val="008C3A01"/>
    <w:rsid w:val="008C463C"/>
    <w:rsid w:val="008C48AA"/>
    <w:rsid w:val="008C4E2E"/>
    <w:rsid w:val="008C6D5F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1673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755C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61E"/>
    <w:rsid w:val="009009E4"/>
    <w:rsid w:val="00900B08"/>
    <w:rsid w:val="0090109A"/>
    <w:rsid w:val="009010FE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861"/>
    <w:rsid w:val="00906AC4"/>
    <w:rsid w:val="00906DAF"/>
    <w:rsid w:val="00907087"/>
    <w:rsid w:val="00907175"/>
    <w:rsid w:val="00910797"/>
    <w:rsid w:val="00910A71"/>
    <w:rsid w:val="009113FB"/>
    <w:rsid w:val="009118BC"/>
    <w:rsid w:val="00911B40"/>
    <w:rsid w:val="00912C7C"/>
    <w:rsid w:val="00913374"/>
    <w:rsid w:val="0091364E"/>
    <w:rsid w:val="00913ADF"/>
    <w:rsid w:val="00913B5B"/>
    <w:rsid w:val="00913C43"/>
    <w:rsid w:val="00914173"/>
    <w:rsid w:val="00914442"/>
    <w:rsid w:val="009149B0"/>
    <w:rsid w:val="00914B21"/>
    <w:rsid w:val="00915772"/>
    <w:rsid w:val="009158C7"/>
    <w:rsid w:val="00916B43"/>
    <w:rsid w:val="00916F39"/>
    <w:rsid w:val="00917411"/>
    <w:rsid w:val="009178C4"/>
    <w:rsid w:val="00917921"/>
    <w:rsid w:val="009179C1"/>
    <w:rsid w:val="00920520"/>
    <w:rsid w:val="00920642"/>
    <w:rsid w:val="00920B11"/>
    <w:rsid w:val="00921459"/>
    <w:rsid w:val="0092151C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D79"/>
    <w:rsid w:val="00925F10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9A7"/>
    <w:rsid w:val="00942ADB"/>
    <w:rsid w:val="00943B9E"/>
    <w:rsid w:val="00943DD6"/>
    <w:rsid w:val="00944319"/>
    <w:rsid w:val="0094474E"/>
    <w:rsid w:val="009450DA"/>
    <w:rsid w:val="0094541D"/>
    <w:rsid w:val="00945AB1"/>
    <w:rsid w:val="00945F7D"/>
    <w:rsid w:val="00946073"/>
    <w:rsid w:val="0094642C"/>
    <w:rsid w:val="00946867"/>
    <w:rsid w:val="00946A03"/>
    <w:rsid w:val="00946A28"/>
    <w:rsid w:val="00946A66"/>
    <w:rsid w:val="00946C84"/>
    <w:rsid w:val="00946CE4"/>
    <w:rsid w:val="00946F35"/>
    <w:rsid w:val="00946FAD"/>
    <w:rsid w:val="00947687"/>
    <w:rsid w:val="00947C08"/>
    <w:rsid w:val="00950499"/>
    <w:rsid w:val="00950F15"/>
    <w:rsid w:val="00950F7B"/>
    <w:rsid w:val="009510CC"/>
    <w:rsid w:val="00951135"/>
    <w:rsid w:val="0095190B"/>
    <w:rsid w:val="00951A2A"/>
    <w:rsid w:val="009529F5"/>
    <w:rsid w:val="009532D9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2F49"/>
    <w:rsid w:val="009732FF"/>
    <w:rsid w:val="00973AA2"/>
    <w:rsid w:val="00974280"/>
    <w:rsid w:val="0097485A"/>
    <w:rsid w:val="00974987"/>
    <w:rsid w:val="00974A5A"/>
    <w:rsid w:val="00975666"/>
    <w:rsid w:val="0097578A"/>
    <w:rsid w:val="00975C0E"/>
    <w:rsid w:val="00975E60"/>
    <w:rsid w:val="009768B4"/>
    <w:rsid w:val="00977145"/>
    <w:rsid w:val="00977162"/>
    <w:rsid w:val="009776F5"/>
    <w:rsid w:val="009779A4"/>
    <w:rsid w:val="009779B0"/>
    <w:rsid w:val="00977ED0"/>
    <w:rsid w:val="00980806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5AA"/>
    <w:rsid w:val="00983FD7"/>
    <w:rsid w:val="0098454D"/>
    <w:rsid w:val="009847D2"/>
    <w:rsid w:val="00985053"/>
    <w:rsid w:val="00985085"/>
    <w:rsid w:val="009851A1"/>
    <w:rsid w:val="00985754"/>
    <w:rsid w:val="00985A95"/>
    <w:rsid w:val="00985BA0"/>
    <w:rsid w:val="0098647B"/>
    <w:rsid w:val="0098682B"/>
    <w:rsid w:val="009868CD"/>
    <w:rsid w:val="00987546"/>
    <w:rsid w:val="00987838"/>
    <w:rsid w:val="00987C5C"/>
    <w:rsid w:val="00990255"/>
    <w:rsid w:val="009904EC"/>
    <w:rsid w:val="009905DA"/>
    <w:rsid w:val="00990F7C"/>
    <w:rsid w:val="009913ED"/>
    <w:rsid w:val="009919E3"/>
    <w:rsid w:val="00991DDF"/>
    <w:rsid w:val="00993521"/>
    <w:rsid w:val="009939C7"/>
    <w:rsid w:val="00993AD0"/>
    <w:rsid w:val="00993CCA"/>
    <w:rsid w:val="00993E49"/>
    <w:rsid w:val="009943CC"/>
    <w:rsid w:val="00994A2F"/>
    <w:rsid w:val="00994AE5"/>
    <w:rsid w:val="00995443"/>
    <w:rsid w:val="0099545A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B5B"/>
    <w:rsid w:val="009A0FDE"/>
    <w:rsid w:val="009A15F2"/>
    <w:rsid w:val="009A201E"/>
    <w:rsid w:val="009A2079"/>
    <w:rsid w:val="009A20B5"/>
    <w:rsid w:val="009A24F3"/>
    <w:rsid w:val="009A2F1D"/>
    <w:rsid w:val="009A349E"/>
    <w:rsid w:val="009A35D4"/>
    <w:rsid w:val="009A40F9"/>
    <w:rsid w:val="009A413C"/>
    <w:rsid w:val="009A414B"/>
    <w:rsid w:val="009A43C8"/>
    <w:rsid w:val="009A5DD9"/>
    <w:rsid w:val="009A5E4A"/>
    <w:rsid w:val="009A614B"/>
    <w:rsid w:val="009A65DC"/>
    <w:rsid w:val="009A6EAC"/>
    <w:rsid w:val="009A7618"/>
    <w:rsid w:val="009A784B"/>
    <w:rsid w:val="009A789A"/>
    <w:rsid w:val="009B01FB"/>
    <w:rsid w:val="009B036F"/>
    <w:rsid w:val="009B0538"/>
    <w:rsid w:val="009B0884"/>
    <w:rsid w:val="009B2675"/>
    <w:rsid w:val="009B273F"/>
    <w:rsid w:val="009B2A5B"/>
    <w:rsid w:val="009B2B3B"/>
    <w:rsid w:val="009B2D78"/>
    <w:rsid w:val="009B36FB"/>
    <w:rsid w:val="009B37A0"/>
    <w:rsid w:val="009B3B5C"/>
    <w:rsid w:val="009B3C4F"/>
    <w:rsid w:val="009B4D4B"/>
    <w:rsid w:val="009B4FCA"/>
    <w:rsid w:val="009B51AF"/>
    <w:rsid w:val="009B520F"/>
    <w:rsid w:val="009B5968"/>
    <w:rsid w:val="009B6D42"/>
    <w:rsid w:val="009B6F62"/>
    <w:rsid w:val="009B72F9"/>
    <w:rsid w:val="009B7946"/>
    <w:rsid w:val="009C0161"/>
    <w:rsid w:val="009C022C"/>
    <w:rsid w:val="009C091F"/>
    <w:rsid w:val="009C157A"/>
    <w:rsid w:val="009C17C0"/>
    <w:rsid w:val="009C20FF"/>
    <w:rsid w:val="009C27A2"/>
    <w:rsid w:val="009C2BAA"/>
    <w:rsid w:val="009C2C9C"/>
    <w:rsid w:val="009C3275"/>
    <w:rsid w:val="009C347A"/>
    <w:rsid w:val="009C35DB"/>
    <w:rsid w:val="009C3DF3"/>
    <w:rsid w:val="009C404D"/>
    <w:rsid w:val="009C40E5"/>
    <w:rsid w:val="009C4A98"/>
    <w:rsid w:val="009C529B"/>
    <w:rsid w:val="009C6154"/>
    <w:rsid w:val="009C61EA"/>
    <w:rsid w:val="009C6416"/>
    <w:rsid w:val="009C6612"/>
    <w:rsid w:val="009C6650"/>
    <w:rsid w:val="009C6938"/>
    <w:rsid w:val="009C6D3E"/>
    <w:rsid w:val="009C6F01"/>
    <w:rsid w:val="009D0658"/>
    <w:rsid w:val="009D065E"/>
    <w:rsid w:val="009D0921"/>
    <w:rsid w:val="009D0BFF"/>
    <w:rsid w:val="009D1223"/>
    <w:rsid w:val="009D1587"/>
    <w:rsid w:val="009D1C31"/>
    <w:rsid w:val="009D1CD7"/>
    <w:rsid w:val="009D1EAC"/>
    <w:rsid w:val="009D2006"/>
    <w:rsid w:val="009D245E"/>
    <w:rsid w:val="009D2E57"/>
    <w:rsid w:val="009D3A70"/>
    <w:rsid w:val="009D3E94"/>
    <w:rsid w:val="009D4573"/>
    <w:rsid w:val="009D4634"/>
    <w:rsid w:val="009D47D1"/>
    <w:rsid w:val="009D5485"/>
    <w:rsid w:val="009D5684"/>
    <w:rsid w:val="009D5BEE"/>
    <w:rsid w:val="009D5EC2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A57"/>
    <w:rsid w:val="009E2D61"/>
    <w:rsid w:val="009E2D81"/>
    <w:rsid w:val="009E3C66"/>
    <w:rsid w:val="009E3E50"/>
    <w:rsid w:val="009E3F71"/>
    <w:rsid w:val="009E43B1"/>
    <w:rsid w:val="009E4578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146"/>
    <w:rsid w:val="009F44C0"/>
    <w:rsid w:val="009F4744"/>
    <w:rsid w:val="009F494E"/>
    <w:rsid w:val="009F4F03"/>
    <w:rsid w:val="009F521E"/>
    <w:rsid w:val="009F5FBA"/>
    <w:rsid w:val="009F631F"/>
    <w:rsid w:val="009F641F"/>
    <w:rsid w:val="009F6809"/>
    <w:rsid w:val="009F6A78"/>
    <w:rsid w:val="009F709B"/>
    <w:rsid w:val="009F762F"/>
    <w:rsid w:val="009F7667"/>
    <w:rsid w:val="009F7F5C"/>
    <w:rsid w:val="00A00215"/>
    <w:rsid w:val="00A003C6"/>
    <w:rsid w:val="00A005BE"/>
    <w:rsid w:val="00A00801"/>
    <w:rsid w:val="00A00825"/>
    <w:rsid w:val="00A00C25"/>
    <w:rsid w:val="00A00F53"/>
    <w:rsid w:val="00A02092"/>
    <w:rsid w:val="00A02F75"/>
    <w:rsid w:val="00A02F7F"/>
    <w:rsid w:val="00A03768"/>
    <w:rsid w:val="00A039EF"/>
    <w:rsid w:val="00A04078"/>
    <w:rsid w:val="00A0455E"/>
    <w:rsid w:val="00A04FBF"/>
    <w:rsid w:val="00A0513C"/>
    <w:rsid w:val="00A0527B"/>
    <w:rsid w:val="00A05F55"/>
    <w:rsid w:val="00A064B9"/>
    <w:rsid w:val="00A0695E"/>
    <w:rsid w:val="00A06AF7"/>
    <w:rsid w:val="00A07099"/>
    <w:rsid w:val="00A07BE2"/>
    <w:rsid w:val="00A07C8C"/>
    <w:rsid w:val="00A101B0"/>
    <w:rsid w:val="00A1032D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6B08"/>
    <w:rsid w:val="00A17197"/>
    <w:rsid w:val="00A179AD"/>
    <w:rsid w:val="00A205CD"/>
    <w:rsid w:val="00A20A48"/>
    <w:rsid w:val="00A216D2"/>
    <w:rsid w:val="00A21E02"/>
    <w:rsid w:val="00A221F7"/>
    <w:rsid w:val="00A223E8"/>
    <w:rsid w:val="00A227E4"/>
    <w:rsid w:val="00A228FC"/>
    <w:rsid w:val="00A23111"/>
    <w:rsid w:val="00A233B9"/>
    <w:rsid w:val="00A236FF"/>
    <w:rsid w:val="00A23967"/>
    <w:rsid w:val="00A239D0"/>
    <w:rsid w:val="00A23A21"/>
    <w:rsid w:val="00A23C32"/>
    <w:rsid w:val="00A23D11"/>
    <w:rsid w:val="00A23DA6"/>
    <w:rsid w:val="00A25605"/>
    <w:rsid w:val="00A258F2"/>
    <w:rsid w:val="00A25A55"/>
    <w:rsid w:val="00A26545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0FAB"/>
    <w:rsid w:val="00A31293"/>
    <w:rsid w:val="00A3129D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7BA"/>
    <w:rsid w:val="00A35FFE"/>
    <w:rsid w:val="00A367F7"/>
    <w:rsid w:val="00A37CAE"/>
    <w:rsid w:val="00A4029D"/>
    <w:rsid w:val="00A407A4"/>
    <w:rsid w:val="00A40B44"/>
    <w:rsid w:val="00A413B5"/>
    <w:rsid w:val="00A4221B"/>
    <w:rsid w:val="00A42962"/>
    <w:rsid w:val="00A42AAF"/>
    <w:rsid w:val="00A42C2C"/>
    <w:rsid w:val="00A42EEB"/>
    <w:rsid w:val="00A430F8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093"/>
    <w:rsid w:val="00A47E70"/>
    <w:rsid w:val="00A5047F"/>
    <w:rsid w:val="00A511E3"/>
    <w:rsid w:val="00A51448"/>
    <w:rsid w:val="00A51F1F"/>
    <w:rsid w:val="00A533BD"/>
    <w:rsid w:val="00A53AB7"/>
    <w:rsid w:val="00A53CC2"/>
    <w:rsid w:val="00A542D2"/>
    <w:rsid w:val="00A5469D"/>
    <w:rsid w:val="00A54A5C"/>
    <w:rsid w:val="00A54B05"/>
    <w:rsid w:val="00A54CB5"/>
    <w:rsid w:val="00A54D8A"/>
    <w:rsid w:val="00A55AA9"/>
    <w:rsid w:val="00A55D76"/>
    <w:rsid w:val="00A55FDC"/>
    <w:rsid w:val="00A56199"/>
    <w:rsid w:val="00A562AE"/>
    <w:rsid w:val="00A56332"/>
    <w:rsid w:val="00A5684F"/>
    <w:rsid w:val="00A56FB9"/>
    <w:rsid w:val="00A5795E"/>
    <w:rsid w:val="00A57EA9"/>
    <w:rsid w:val="00A6011C"/>
    <w:rsid w:val="00A603A2"/>
    <w:rsid w:val="00A617E7"/>
    <w:rsid w:val="00A619B7"/>
    <w:rsid w:val="00A62631"/>
    <w:rsid w:val="00A63099"/>
    <w:rsid w:val="00A64151"/>
    <w:rsid w:val="00A6461B"/>
    <w:rsid w:val="00A653C4"/>
    <w:rsid w:val="00A65681"/>
    <w:rsid w:val="00A65C0D"/>
    <w:rsid w:val="00A65DB2"/>
    <w:rsid w:val="00A6622B"/>
    <w:rsid w:val="00A663EE"/>
    <w:rsid w:val="00A67013"/>
    <w:rsid w:val="00A6782E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2DB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6C1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2088"/>
    <w:rsid w:val="00A826FD"/>
    <w:rsid w:val="00A82B13"/>
    <w:rsid w:val="00A82FE1"/>
    <w:rsid w:val="00A83EF6"/>
    <w:rsid w:val="00A84120"/>
    <w:rsid w:val="00A846E3"/>
    <w:rsid w:val="00A84C1B"/>
    <w:rsid w:val="00A8514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44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D2D"/>
    <w:rsid w:val="00AB15A9"/>
    <w:rsid w:val="00AB15CC"/>
    <w:rsid w:val="00AB1ED1"/>
    <w:rsid w:val="00AB218E"/>
    <w:rsid w:val="00AB257D"/>
    <w:rsid w:val="00AB2E13"/>
    <w:rsid w:val="00AB3446"/>
    <w:rsid w:val="00AB3913"/>
    <w:rsid w:val="00AB3A11"/>
    <w:rsid w:val="00AB3EB6"/>
    <w:rsid w:val="00AB4428"/>
    <w:rsid w:val="00AB48A0"/>
    <w:rsid w:val="00AB4DE6"/>
    <w:rsid w:val="00AB5166"/>
    <w:rsid w:val="00AB5267"/>
    <w:rsid w:val="00AB54A9"/>
    <w:rsid w:val="00AB575F"/>
    <w:rsid w:val="00AB635D"/>
    <w:rsid w:val="00AB6B75"/>
    <w:rsid w:val="00AB6EC1"/>
    <w:rsid w:val="00AB7426"/>
    <w:rsid w:val="00AB745C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699"/>
    <w:rsid w:val="00AC4C4A"/>
    <w:rsid w:val="00AC4C98"/>
    <w:rsid w:val="00AC530D"/>
    <w:rsid w:val="00AC5525"/>
    <w:rsid w:val="00AC5592"/>
    <w:rsid w:val="00AC5A36"/>
    <w:rsid w:val="00AC5C9B"/>
    <w:rsid w:val="00AC5FC6"/>
    <w:rsid w:val="00AC61A0"/>
    <w:rsid w:val="00AC6352"/>
    <w:rsid w:val="00AC6730"/>
    <w:rsid w:val="00AC6EA3"/>
    <w:rsid w:val="00AC71B2"/>
    <w:rsid w:val="00AC7C64"/>
    <w:rsid w:val="00AC7DD5"/>
    <w:rsid w:val="00AD0048"/>
    <w:rsid w:val="00AD08DE"/>
    <w:rsid w:val="00AD0E8F"/>
    <w:rsid w:val="00AD1507"/>
    <w:rsid w:val="00AD21F3"/>
    <w:rsid w:val="00AD2AF4"/>
    <w:rsid w:val="00AD3803"/>
    <w:rsid w:val="00AD429D"/>
    <w:rsid w:val="00AD4CB3"/>
    <w:rsid w:val="00AD5244"/>
    <w:rsid w:val="00AD5BEA"/>
    <w:rsid w:val="00AD5F0D"/>
    <w:rsid w:val="00AD5FC9"/>
    <w:rsid w:val="00AD68EB"/>
    <w:rsid w:val="00AD6EF8"/>
    <w:rsid w:val="00AD766C"/>
    <w:rsid w:val="00AD7A4B"/>
    <w:rsid w:val="00AD7AA7"/>
    <w:rsid w:val="00AE01C4"/>
    <w:rsid w:val="00AE0A08"/>
    <w:rsid w:val="00AE0CE6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3CEF"/>
    <w:rsid w:val="00AE46E7"/>
    <w:rsid w:val="00AE4A38"/>
    <w:rsid w:val="00AE4B40"/>
    <w:rsid w:val="00AE51AF"/>
    <w:rsid w:val="00AE5820"/>
    <w:rsid w:val="00AE58EB"/>
    <w:rsid w:val="00AE616A"/>
    <w:rsid w:val="00AE65CE"/>
    <w:rsid w:val="00AE6992"/>
    <w:rsid w:val="00AE6FB9"/>
    <w:rsid w:val="00AE7131"/>
    <w:rsid w:val="00AE7EDB"/>
    <w:rsid w:val="00AF06AA"/>
    <w:rsid w:val="00AF0C96"/>
    <w:rsid w:val="00AF1458"/>
    <w:rsid w:val="00AF15E5"/>
    <w:rsid w:val="00AF1A08"/>
    <w:rsid w:val="00AF1BF0"/>
    <w:rsid w:val="00AF224E"/>
    <w:rsid w:val="00AF2A87"/>
    <w:rsid w:val="00AF2CAF"/>
    <w:rsid w:val="00AF3D3B"/>
    <w:rsid w:val="00AF3EE9"/>
    <w:rsid w:val="00AF4742"/>
    <w:rsid w:val="00AF4C22"/>
    <w:rsid w:val="00AF4D02"/>
    <w:rsid w:val="00AF5111"/>
    <w:rsid w:val="00AF5581"/>
    <w:rsid w:val="00AF6127"/>
    <w:rsid w:val="00AF64CD"/>
    <w:rsid w:val="00AF6553"/>
    <w:rsid w:val="00AF65A6"/>
    <w:rsid w:val="00AF73A8"/>
    <w:rsid w:val="00AF769C"/>
    <w:rsid w:val="00AF7917"/>
    <w:rsid w:val="00AF798A"/>
    <w:rsid w:val="00B00841"/>
    <w:rsid w:val="00B00C33"/>
    <w:rsid w:val="00B00DA3"/>
    <w:rsid w:val="00B0110F"/>
    <w:rsid w:val="00B011C5"/>
    <w:rsid w:val="00B0163E"/>
    <w:rsid w:val="00B019A3"/>
    <w:rsid w:val="00B01CB4"/>
    <w:rsid w:val="00B01ECA"/>
    <w:rsid w:val="00B02611"/>
    <w:rsid w:val="00B02CF8"/>
    <w:rsid w:val="00B02DA7"/>
    <w:rsid w:val="00B0389E"/>
    <w:rsid w:val="00B03FC0"/>
    <w:rsid w:val="00B046BE"/>
    <w:rsid w:val="00B04748"/>
    <w:rsid w:val="00B049E1"/>
    <w:rsid w:val="00B04EAD"/>
    <w:rsid w:val="00B05ACE"/>
    <w:rsid w:val="00B06793"/>
    <w:rsid w:val="00B07578"/>
    <w:rsid w:val="00B07776"/>
    <w:rsid w:val="00B07D83"/>
    <w:rsid w:val="00B103B8"/>
    <w:rsid w:val="00B110CA"/>
    <w:rsid w:val="00B11AD1"/>
    <w:rsid w:val="00B123C2"/>
    <w:rsid w:val="00B124E9"/>
    <w:rsid w:val="00B126C4"/>
    <w:rsid w:val="00B12B9C"/>
    <w:rsid w:val="00B12BD4"/>
    <w:rsid w:val="00B12C64"/>
    <w:rsid w:val="00B13D1E"/>
    <w:rsid w:val="00B13F3C"/>
    <w:rsid w:val="00B144EC"/>
    <w:rsid w:val="00B14865"/>
    <w:rsid w:val="00B14DCF"/>
    <w:rsid w:val="00B150D8"/>
    <w:rsid w:val="00B152DF"/>
    <w:rsid w:val="00B16AFB"/>
    <w:rsid w:val="00B16BD7"/>
    <w:rsid w:val="00B17698"/>
    <w:rsid w:val="00B17883"/>
    <w:rsid w:val="00B17B8C"/>
    <w:rsid w:val="00B17DED"/>
    <w:rsid w:val="00B17E3D"/>
    <w:rsid w:val="00B20D20"/>
    <w:rsid w:val="00B21044"/>
    <w:rsid w:val="00B210AB"/>
    <w:rsid w:val="00B213FB"/>
    <w:rsid w:val="00B21519"/>
    <w:rsid w:val="00B215E4"/>
    <w:rsid w:val="00B21C88"/>
    <w:rsid w:val="00B22624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93E"/>
    <w:rsid w:val="00B27ABB"/>
    <w:rsid w:val="00B302BA"/>
    <w:rsid w:val="00B31053"/>
    <w:rsid w:val="00B31288"/>
    <w:rsid w:val="00B31814"/>
    <w:rsid w:val="00B31974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4A6F"/>
    <w:rsid w:val="00B35393"/>
    <w:rsid w:val="00B35716"/>
    <w:rsid w:val="00B35C92"/>
    <w:rsid w:val="00B35E73"/>
    <w:rsid w:val="00B35FE3"/>
    <w:rsid w:val="00B3660B"/>
    <w:rsid w:val="00B3662E"/>
    <w:rsid w:val="00B36E0D"/>
    <w:rsid w:val="00B370E2"/>
    <w:rsid w:val="00B37205"/>
    <w:rsid w:val="00B37889"/>
    <w:rsid w:val="00B378EF"/>
    <w:rsid w:val="00B37AFD"/>
    <w:rsid w:val="00B4066C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B9B"/>
    <w:rsid w:val="00B45C1A"/>
    <w:rsid w:val="00B45D30"/>
    <w:rsid w:val="00B45FDF"/>
    <w:rsid w:val="00B467E4"/>
    <w:rsid w:val="00B46C01"/>
    <w:rsid w:val="00B46CCB"/>
    <w:rsid w:val="00B47251"/>
    <w:rsid w:val="00B47303"/>
    <w:rsid w:val="00B4735A"/>
    <w:rsid w:val="00B47627"/>
    <w:rsid w:val="00B5087E"/>
    <w:rsid w:val="00B50A5D"/>
    <w:rsid w:val="00B50EFC"/>
    <w:rsid w:val="00B50FBF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DC1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E56"/>
    <w:rsid w:val="00B810DB"/>
    <w:rsid w:val="00B81DA0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524"/>
    <w:rsid w:val="00B867CC"/>
    <w:rsid w:val="00B86831"/>
    <w:rsid w:val="00B90AA2"/>
    <w:rsid w:val="00B90FFF"/>
    <w:rsid w:val="00B91A4A"/>
    <w:rsid w:val="00B92062"/>
    <w:rsid w:val="00B92355"/>
    <w:rsid w:val="00B923EA"/>
    <w:rsid w:val="00B92E76"/>
    <w:rsid w:val="00B935A5"/>
    <w:rsid w:val="00B93899"/>
    <w:rsid w:val="00B93A24"/>
    <w:rsid w:val="00B940B4"/>
    <w:rsid w:val="00B940C5"/>
    <w:rsid w:val="00B94220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A05E9"/>
    <w:rsid w:val="00BA0AF6"/>
    <w:rsid w:val="00BA0D1A"/>
    <w:rsid w:val="00BA0E2D"/>
    <w:rsid w:val="00BA1014"/>
    <w:rsid w:val="00BA1B72"/>
    <w:rsid w:val="00BA1F1A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82D"/>
    <w:rsid w:val="00BB20DF"/>
    <w:rsid w:val="00BB3193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282C"/>
    <w:rsid w:val="00BC417B"/>
    <w:rsid w:val="00BC4C3E"/>
    <w:rsid w:val="00BC4CF8"/>
    <w:rsid w:val="00BC4E32"/>
    <w:rsid w:val="00BC523C"/>
    <w:rsid w:val="00BC57B6"/>
    <w:rsid w:val="00BC58B8"/>
    <w:rsid w:val="00BC67DC"/>
    <w:rsid w:val="00BC695A"/>
    <w:rsid w:val="00BC7595"/>
    <w:rsid w:val="00BC7A7D"/>
    <w:rsid w:val="00BC7B5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BC4"/>
    <w:rsid w:val="00BD41B5"/>
    <w:rsid w:val="00BD46FE"/>
    <w:rsid w:val="00BD47FB"/>
    <w:rsid w:val="00BD49A5"/>
    <w:rsid w:val="00BD4F84"/>
    <w:rsid w:val="00BD5AF4"/>
    <w:rsid w:val="00BD6D72"/>
    <w:rsid w:val="00BD7027"/>
    <w:rsid w:val="00BD70CA"/>
    <w:rsid w:val="00BD70F7"/>
    <w:rsid w:val="00BE1023"/>
    <w:rsid w:val="00BE1201"/>
    <w:rsid w:val="00BE1289"/>
    <w:rsid w:val="00BE1651"/>
    <w:rsid w:val="00BE1FD9"/>
    <w:rsid w:val="00BE22AB"/>
    <w:rsid w:val="00BE2964"/>
    <w:rsid w:val="00BE318E"/>
    <w:rsid w:val="00BE32C6"/>
    <w:rsid w:val="00BE37F0"/>
    <w:rsid w:val="00BE4135"/>
    <w:rsid w:val="00BE52E7"/>
    <w:rsid w:val="00BE55C7"/>
    <w:rsid w:val="00BE5808"/>
    <w:rsid w:val="00BE5A23"/>
    <w:rsid w:val="00BE6069"/>
    <w:rsid w:val="00BE6779"/>
    <w:rsid w:val="00BE6958"/>
    <w:rsid w:val="00BE6E94"/>
    <w:rsid w:val="00BE7566"/>
    <w:rsid w:val="00BE7DF7"/>
    <w:rsid w:val="00BE7F45"/>
    <w:rsid w:val="00BF052B"/>
    <w:rsid w:val="00BF0741"/>
    <w:rsid w:val="00BF0B28"/>
    <w:rsid w:val="00BF0E84"/>
    <w:rsid w:val="00BF0F7C"/>
    <w:rsid w:val="00BF1D3B"/>
    <w:rsid w:val="00BF2012"/>
    <w:rsid w:val="00BF21E8"/>
    <w:rsid w:val="00BF234B"/>
    <w:rsid w:val="00BF2A76"/>
    <w:rsid w:val="00BF319B"/>
    <w:rsid w:val="00BF3290"/>
    <w:rsid w:val="00BF33F1"/>
    <w:rsid w:val="00BF353B"/>
    <w:rsid w:val="00BF35D0"/>
    <w:rsid w:val="00BF3B7B"/>
    <w:rsid w:val="00BF3EFD"/>
    <w:rsid w:val="00BF40C0"/>
    <w:rsid w:val="00BF41FD"/>
    <w:rsid w:val="00BF435F"/>
    <w:rsid w:val="00BF59BA"/>
    <w:rsid w:val="00BF5EED"/>
    <w:rsid w:val="00BF6510"/>
    <w:rsid w:val="00BF65F2"/>
    <w:rsid w:val="00BF674A"/>
    <w:rsid w:val="00BF6AAD"/>
    <w:rsid w:val="00BF6B17"/>
    <w:rsid w:val="00BF6B91"/>
    <w:rsid w:val="00BF70B5"/>
    <w:rsid w:val="00BF70E7"/>
    <w:rsid w:val="00BF7717"/>
    <w:rsid w:val="00BF7AF6"/>
    <w:rsid w:val="00C00EC9"/>
    <w:rsid w:val="00C01C6A"/>
    <w:rsid w:val="00C02050"/>
    <w:rsid w:val="00C02376"/>
    <w:rsid w:val="00C025FF"/>
    <w:rsid w:val="00C04A34"/>
    <w:rsid w:val="00C056E4"/>
    <w:rsid w:val="00C05BE7"/>
    <w:rsid w:val="00C05DEE"/>
    <w:rsid w:val="00C062BF"/>
    <w:rsid w:val="00C06A7E"/>
    <w:rsid w:val="00C0723D"/>
    <w:rsid w:val="00C07354"/>
    <w:rsid w:val="00C07D65"/>
    <w:rsid w:val="00C10DBD"/>
    <w:rsid w:val="00C10DED"/>
    <w:rsid w:val="00C10E72"/>
    <w:rsid w:val="00C1107A"/>
    <w:rsid w:val="00C12BFC"/>
    <w:rsid w:val="00C13153"/>
    <w:rsid w:val="00C13BDF"/>
    <w:rsid w:val="00C140C5"/>
    <w:rsid w:val="00C146E7"/>
    <w:rsid w:val="00C14B34"/>
    <w:rsid w:val="00C14C9B"/>
    <w:rsid w:val="00C15361"/>
    <w:rsid w:val="00C15D09"/>
    <w:rsid w:val="00C160F7"/>
    <w:rsid w:val="00C16216"/>
    <w:rsid w:val="00C16D30"/>
    <w:rsid w:val="00C16DD2"/>
    <w:rsid w:val="00C175DB"/>
    <w:rsid w:val="00C17D3C"/>
    <w:rsid w:val="00C208C2"/>
    <w:rsid w:val="00C20FD6"/>
    <w:rsid w:val="00C21109"/>
    <w:rsid w:val="00C212C3"/>
    <w:rsid w:val="00C214A1"/>
    <w:rsid w:val="00C215AF"/>
    <w:rsid w:val="00C21926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22E2"/>
    <w:rsid w:val="00C322E7"/>
    <w:rsid w:val="00C3287A"/>
    <w:rsid w:val="00C329B5"/>
    <w:rsid w:val="00C33AB6"/>
    <w:rsid w:val="00C34314"/>
    <w:rsid w:val="00C34787"/>
    <w:rsid w:val="00C353E4"/>
    <w:rsid w:val="00C35501"/>
    <w:rsid w:val="00C35667"/>
    <w:rsid w:val="00C35A8E"/>
    <w:rsid w:val="00C35E4D"/>
    <w:rsid w:val="00C36C4F"/>
    <w:rsid w:val="00C36D46"/>
    <w:rsid w:val="00C3712E"/>
    <w:rsid w:val="00C37474"/>
    <w:rsid w:val="00C378AE"/>
    <w:rsid w:val="00C37E51"/>
    <w:rsid w:val="00C401FC"/>
    <w:rsid w:val="00C422C6"/>
    <w:rsid w:val="00C42CC2"/>
    <w:rsid w:val="00C43342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267"/>
    <w:rsid w:val="00C51847"/>
    <w:rsid w:val="00C51BC2"/>
    <w:rsid w:val="00C51D5B"/>
    <w:rsid w:val="00C52FE4"/>
    <w:rsid w:val="00C5321E"/>
    <w:rsid w:val="00C558C5"/>
    <w:rsid w:val="00C55A6D"/>
    <w:rsid w:val="00C55F27"/>
    <w:rsid w:val="00C56145"/>
    <w:rsid w:val="00C562FD"/>
    <w:rsid w:val="00C57093"/>
    <w:rsid w:val="00C57674"/>
    <w:rsid w:val="00C57CF1"/>
    <w:rsid w:val="00C603DF"/>
    <w:rsid w:val="00C603FA"/>
    <w:rsid w:val="00C60D4E"/>
    <w:rsid w:val="00C61333"/>
    <w:rsid w:val="00C61C20"/>
    <w:rsid w:val="00C62394"/>
    <w:rsid w:val="00C62BA3"/>
    <w:rsid w:val="00C62EEC"/>
    <w:rsid w:val="00C631DD"/>
    <w:rsid w:val="00C63879"/>
    <w:rsid w:val="00C63F6F"/>
    <w:rsid w:val="00C64BE6"/>
    <w:rsid w:val="00C64EA5"/>
    <w:rsid w:val="00C64F98"/>
    <w:rsid w:val="00C65B5B"/>
    <w:rsid w:val="00C65FF3"/>
    <w:rsid w:val="00C663AC"/>
    <w:rsid w:val="00C666C3"/>
    <w:rsid w:val="00C67107"/>
    <w:rsid w:val="00C67240"/>
    <w:rsid w:val="00C67A6F"/>
    <w:rsid w:val="00C67F1F"/>
    <w:rsid w:val="00C701A0"/>
    <w:rsid w:val="00C70268"/>
    <w:rsid w:val="00C70419"/>
    <w:rsid w:val="00C70934"/>
    <w:rsid w:val="00C70AB5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C07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F6F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71E6"/>
    <w:rsid w:val="00C8721A"/>
    <w:rsid w:val="00C8741D"/>
    <w:rsid w:val="00C8770E"/>
    <w:rsid w:val="00C87F19"/>
    <w:rsid w:val="00C907F8"/>
    <w:rsid w:val="00C90C8B"/>
    <w:rsid w:val="00C91255"/>
    <w:rsid w:val="00C92078"/>
    <w:rsid w:val="00C93107"/>
    <w:rsid w:val="00C931A4"/>
    <w:rsid w:val="00C93448"/>
    <w:rsid w:val="00C93540"/>
    <w:rsid w:val="00C937E0"/>
    <w:rsid w:val="00C9387F"/>
    <w:rsid w:val="00C939C5"/>
    <w:rsid w:val="00C93A05"/>
    <w:rsid w:val="00C93C52"/>
    <w:rsid w:val="00C93D12"/>
    <w:rsid w:val="00C93FCB"/>
    <w:rsid w:val="00C9425B"/>
    <w:rsid w:val="00C954C7"/>
    <w:rsid w:val="00C95985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D81"/>
    <w:rsid w:val="00CA3E43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573C"/>
    <w:rsid w:val="00CB59A0"/>
    <w:rsid w:val="00CB5B81"/>
    <w:rsid w:val="00CB5E85"/>
    <w:rsid w:val="00CB65E4"/>
    <w:rsid w:val="00CB6621"/>
    <w:rsid w:val="00CB6720"/>
    <w:rsid w:val="00CB6811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5026"/>
    <w:rsid w:val="00CC650B"/>
    <w:rsid w:val="00CC67B7"/>
    <w:rsid w:val="00CC6992"/>
    <w:rsid w:val="00CC74C3"/>
    <w:rsid w:val="00CC75B8"/>
    <w:rsid w:val="00CC7EA2"/>
    <w:rsid w:val="00CD0327"/>
    <w:rsid w:val="00CD0891"/>
    <w:rsid w:val="00CD090C"/>
    <w:rsid w:val="00CD0911"/>
    <w:rsid w:val="00CD0A87"/>
    <w:rsid w:val="00CD0B62"/>
    <w:rsid w:val="00CD0B8A"/>
    <w:rsid w:val="00CD1111"/>
    <w:rsid w:val="00CD19F7"/>
    <w:rsid w:val="00CD2382"/>
    <w:rsid w:val="00CD2383"/>
    <w:rsid w:val="00CD23CD"/>
    <w:rsid w:val="00CD28A9"/>
    <w:rsid w:val="00CD2FE6"/>
    <w:rsid w:val="00CD3A5C"/>
    <w:rsid w:val="00CD3C30"/>
    <w:rsid w:val="00CD42F1"/>
    <w:rsid w:val="00CD44D6"/>
    <w:rsid w:val="00CD48D2"/>
    <w:rsid w:val="00CD4A54"/>
    <w:rsid w:val="00CD4E42"/>
    <w:rsid w:val="00CD598A"/>
    <w:rsid w:val="00CD6056"/>
    <w:rsid w:val="00CD65F4"/>
    <w:rsid w:val="00CD673E"/>
    <w:rsid w:val="00CD76BF"/>
    <w:rsid w:val="00CD7AAD"/>
    <w:rsid w:val="00CD7BE9"/>
    <w:rsid w:val="00CE0611"/>
    <w:rsid w:val="00CE1577"/>
    <w:rsid w:val="00CE1BC0"/>
    <w:rsid w:val="00CE1CA9"/>
    <w:rsid w:val="00CE2111"/>
    <w:rsid w:val="00CE2C71"/>
    <w:rsid w:val="00CE2F1E"/>
    <w:rsid w:val="00CE3001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767"/>
    <w:rsid w:val="00CF1CD1"/>
    <w:rsid w:val="00CF272F"/>
    <w:rsid w:val="00CF2835"/>
    <w:rsid w:val="00CF30AA"/>
    <w:rsid w:val="00CF30C1"/>
    <w:rsid w:val="00CF3159"/>
    <w:rsid w:val="00CF3750"/>
    <w:rsid w:val="00CF37AF"/>
    <w:rsid w:val="00CF39B3"/>
    <w:rsid w:val="00CF4276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A06"/>
    <w:rsid w:val="00D00D36"/>
    <w:rsid w:val="00D0128F"/>
    <w:rsid w:val="00D012B3"/>
    <w:rsid w:val="00D01308"/>
    <w:rsid w:val="00D01BA8"/>
    <w:rsid w:val="00D0231A"/>
    <w:rsid w:val="00D0340B"/>
    <w:rsid w:val="00D03FE9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1031D"/>
    <w:rsid w:val="00D104CE"/>
    <w:rsid w:val="00D1080E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6614"/>
    <w:rsid w:val="00D1663D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2E6"/>
    <w:rsid w:val="00D2146F"/>
    <w:rsid w:val="00D215BE"/>
    <w:rsid w:val="00D21EAB"/>
    <w:rsid w:val="00D2254F"/>
    <w:rsid w:val="00D22BAE"/>
    <w:rsid w:val="00D22D73"/>
    <w:rsid w:val="00D236EE"/>
    <w:rsid w:val="00D23DAF"/>
    <w:rsid w:val="00D248C5"/>
    <w:rsid w:val="00D250BF"/>
    <w:rsid w:val="00D250FF"/>
    <w:rsid w:val="00D25360"/>
    <w:rsid w:val="00D253A8"/>
    <w:rsid w:val="00D2580C"/>
    <w:rsid w:val="00D25EA3"/>
    <w:rsid w:val="00D27770"/>
    <w:rsid w:val="00D27B27"/>
    <w:rsid w:val="00D27EF3"/>
    <w:rsid w:val="00D30982"/>
    <w:rsid w:val="00D30EF6"/>
    <w:rsid w:val="00D310A9"/>
    <w:rsid w:val="00D314FA"/>
    <w:rsid w:val="00D31830"/>
    <w:rsid w:val="00D31CD5"/>
    <w:rsid w:val="00D325D3"/>
    <w:rsid w:val="00D326FC"/>
    <w:rsid w:val="00D331C6"/>
    <w:rsid w:val="00D33931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0D73"/>
    <w:rsid w:val="00D41358"/>
    <w:rsid w:val="00D41477"/>
    <w:rsid w:val="00D42106"/>
    <w:rsid w:val="00D42159"/>
    <w:rsid w:val="00D427E1"/>
    <w:rsid w:val="00D4395E"/>
    <w:rsid w:val="00D44CE6"/>
    <w:rsid w:val="00D44EC2"/>
    <w:rsid w:val="00D4529E"/>
    <w:rsid w:val="00D452C2"/>
    <w:rsid w:val="00D45ECD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0A22"/>
    <w:rsid w:val="00D513B0"/>
    <w:rsid w:val="00D514E9"/>
    <w:rsid w:val="00D51EB5"/>
    <w:rsid w:val="00D51EF6"/>
    <w:rsid w:val="00D5208A"/>
    <w:rsid w:val="00D5233D"/>
    <w:rsid w:val="00D52382"/>
    <w:rsid w:val="00D52F3B"/>
    <w:rsid w:val="00D53798"/>
    <w:rsid w:val="00D53EBD"/>
    <w:rsid w:val="00D54461"/>
    <w:rsid w:val="00D545A7"/>
    <w:rsid w:val="00D547C4"/>
    <w:rsid w:val="00D54BBF"/>
    <w:rsid w:val="00D552F0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9D7"/>
    <w:rsid w:val="00D6302F"/>
    <w:rsid w:val="00D630AC"/>
    <w:rsid w:val="00D630C1"/>
    <w:rsid w:val="00D6353B"/>
    <w:rsid w:val="00D63811"/>
    <w:rsid w:val="00D63C76"/>
    <w:rsid w:val="00D63F0A"/>
    <w:rsid w:val="00D64120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2103"/>
    <w:rsid w:val="00D725E2"/>
    <w:rsid w:val="00D72765"/>
    <w:rsid w:val="00D735F8"/>
    <w:rsid w:val="00D736EB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1CF"/>
    <w:rsid w:val="00D9085D"/>
    <w:rsid w:val="00D91050"/>
    <w:rsid w:val="00D918BD"/>
    <w:rsid w:val="00D91A96"/>
    <w:rsid w:val="00D9214C"/>
    <w:rsid w:val="00D921AF"/>
    <w:rsid w:val="00D92331"/>
    <w:rsid w:val="00D923B3"/>
    <w:rsid w:val="00D92A27"/>
    <w:rsid w:val="00D92E0C"/>
    <w:rsid w:val="00D93277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651"/>
    <w:rsid w:val="00D97BD2"/>
    <w:rsid w:val="00DA004A"/>
    <w:rsid w:val="00DA06B0"/>
    <w:rsid w:val="00DA0EBA"/>
    <w:rsid w:val="00DA0FA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40A4"/>
    <w:rsid w:val="00DA42A0"/>
    <w:rsid w:val="00DA4BB1"/>
    <w:rsid w:val="00DA5FD1"/>
    <w:rsid w:val="00DA6B96"/>
    <w:rsid w:val="00DA7755"/>
    <w:rsid w:val="00DB0437"/>
    <w:rsid w:val="00DB0452"/>
    <w:rsid w:val="00DB04B5"/>
    <w:rsid w:val="00DB08CF"/>
    <w:rsid w:val="00DB11C1"/>
    <w:rsid w:val="00DB17CD"/>
    <w:rsid w:val="00DB1BB7"/>
    <w:rsid w:val="00DB249B"/>
    <w:rsid w:val="00DB2CDB"/>
    <w:rsid w:val="00DB2E7A"/>
    <w:rsid w:val="00DB2F8C"/>
    <w:rsid w:val="00DB33F4"/>
    <w:rsid w:val="00DB3AB9"/>
    <w:rsid w:val="00DB3E45"/>
    <w:rsid w:val="00DB43B0"/>
    <w:rsid w:val="00DB44DF"/>
    <w:rsid w:val="00DB5DFD"/>
    <w:rsid w:val="00DB6125"/>
    <w:rsid w:val="00DB68E9"/>
    <w:rsid w:val="00DB69B7"/>
    <w:rsid w:val="00DB6EE6"/>
    <w:rsid w:val="00DB6F99"/>
    <w:rsid w:val="00DB7230"/>
    <w:rsid w:val="00DB746A"/>
    <w:rsid w:val="00DB761D"/>
    <w:rsid w:val="00DC070B"/>
    <w:rsid w:val="00DC08BB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65A"/>
    <w:rsid w:val="00DC7138"/>
    <w:rsid w:val="00DC73D4"/>
    <w:rsid w:val="00DD0874"/>
    <w:rsid w:val="00DD0B18"/>
    <w:rsid w:val="00DD129A"/>
    <w:rsid w:val="00DD167D"/>
    <w:rsid w:val="00DD216B"/>
    <w:rsid w:val="00DD22C5"/>
    <w:rsid w:val="00DD2357"/>
    <w:rsid w:val="00DD26D8"/>
    <w:rsid w:val="00DD2B2E"/>
    <w:rsid w:val="00DD2C29"/>
    <w:rsid w:val="00DD2D93"/>
    <w:rsid w:val="00DD2D9F"/>
    <w:rsid w:val="00DD37A8"/>
    <w:rsid w:val="00DD53E7"/>
    <w:rsid w:val="00DD5570"/>
    <w:rsid w:val="00DD59B1"/>
    <w:rsid w:val="00DD6947"/>
    <w:rsid w:val="00DD6B2F"/>
    <w:rsid w:val="00DE0175"/>
    <w:rsid w:val="00DE0313"/>
    <w:rsid w:val="00DE0B18"/>
    <w:rsid w:val="00DE1354"/>
    <w:rsid w:val="00DE16BB"/>
    <w:rsid w:val="00DE1BEE"/>
    <w:rsid w:val="00DE1F59"/>
    <w:rsid w:val="00DE24DF"/>
    <w:rsid w:val="00DE24E5"/>
    <w:rsid w:val="00DE26DC"/>
    <w:rsid w:val="00DE2F1A"/>
    <w:rsid w:val="00DE40E6"/>
    <w:rsid w:val="00DE4E4C"/>
    <w:rsid w:val="00DE625A"/>
    <w:rsid w:val="00DE6726"/>
    <w:rsid w:val="00DE6992"/>
    <w:rsid w:val="00DE712D"/>
    <w:rsid w:val="00DE7A1A"/>
    <w:rsid w:val="00DE7A9D"/>
    <w:rsid w:val="00DF0808"/>
    <w:rsid w:val="00DF0839"/>
    <w:rsid w:val="00DF09DB"/>
    <w:rsid w:val="00DF0AAC"/>
    <w:rsid w:val="00DF114F"/>
    <w:rsid w:val="00DF1374"/>
    <w:rsid w:val="00DF14E8"/>
    <w:rsid w:val="00DF1678"/>
    <w:rsid w:val="00DF181E"/>
    <w:rsid w:val="00DF1DD4"/>
    <w:rsid w:val="00DF22E6"/>
    <w:rsid w:val="00DF296E"/>
    <w:rsid w:val="00DF2C46"/>
    <w:rsid w:val="00DF3B06"/>
    <w:rsid w:val="00DF4557"/>
    <w:rsid w:val="00DF4E21"/>
    <w:rsid w:val="00DF6437"/>
    <w:rsid w:val="00DF6838"/>
    <w:rsid w:val="00DF7E18"/>
    <w:rsid w:val="00E0056D"/>
    <w:rsid w:val="00E0072A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F4A"/>
    <w:rsid w:val="00E03374"/>
    <w:rsid w:val="00E03F24"/>
    <w:rsid w:val="00E03FED"/>
    <w:rsid w:val="00E0439E"/>
    <w:rsid w:val="00E04577"/>
    <w:rsid w:val="00E04A90"/>
    <w:rsid w:val="00E05B29"/>
    <w:rsid w:val="00E05BC2"/>
    <w:rsid w:val="00E05C1B"/>
    <w:rsid w:val="00E0620D"/>
    <w:rsid w:val="00E064D5"/>
    <w:rsid w:val="00E078AD"/>
    <w:rsid w:val="00E0795B"/>
    <w:rsid w:val="00E07BED"/>
    <w:rsid w:val="00E07FEC"/>
    <w:rsid w:val="00E1061A"/>
    <w:rsid w:val="00E10CBE"/>
    <w:rsid w:val="00E123A5"/>
    <w:rsid w:val="00E126D4"/>
    <w:rsid w:val="00E12719"/>
    <w:rsid w:val="00E1297F"/>
    <w:rsid w:val="00E12A56"/>
    <w:rsid w:val="00E12D2E"/>
    <w:rsid w:val="00E12DC1"/>
    <w:rsid w:val="00E1323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061D"/>
    <w:rsid w:val="00E21A02"/>
    <w:rsid w:val="00E22608"/>
    <w:rsid w:val="00E22F30"/>
    <w:rsid w:val="00E23631"/>
    <w:rsid w:val="00E24461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763E"/>
    <w:rsid w:val="00E27789"/>
    <w:rsid w:val="00E279A9"/>
    <w:rsid w:val="00E27B95"/>
    <w:rsid w:val="00E302A0"/>
    <w:rsid w:val="00E30586"/>
    <w:rsid w:val="00E307F3"/>
    <w:rsid w:val="00E30D84"/>
    <w:rsid w:val="00E30F98"/>
    <w:rsid w:val="00E30FC0"/>
    <w:rsid w:val="00E31469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F9A"/>
    <w:rsid w:val="00E37427"/>
    <w:rsid w:val="00E37890"/>
    <w:rsid w:val="00E40192"/>
    <w:rsid w:val="00E4056A"/>
    <w:rsid w:val="00E408B1"/>
    <w:rsid w:val="00E40CD0"/>
    <w:rsid w:val="00E41AE7"/>
    <w:rsid w:val="00E42115"/>
    <w:rsid w:val="00E423D4"/>
    <w:rsid w:val="00E425F7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6BE9"/>
    <w:rsid w:val="00E471C0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37C"/>
    <w:rsid w:val="00E579F9"/>
    <w:rsid w:val="00E57BB3"/>
    <w:rsid w:val="00E60A3C"/>
    <w:rsid w:val="00E60C89"/>
    <w:rsid w:val="00E6132B"/>
    <w:rsid w:val="00E616B6"/>
    <w:rsid w:val="00E6315D"/>
    <w:rsid w:val="00E63A44"/>
    <w:rsid w:val="00E63CD4"/>
    <w:rsid w:val="00E63F62"/>
    <w:rsid w:val="00E64171"/>
    <w:rsid w:val="00E64560"/>
    <w:rsid w:val="00E645B2"/>
    <w:rsid w:val="00E645BB"/>
    <w:rsid w:val="00E64E1B"/>
    <w:rsid w:val="00E64F4C"/>
    <w:rsid w:val="00E65215"/>
    <w:rsid w:val="00E653FD"/>
    <w:rsid w:val="00E66044"/>
    <w:rsid w:val="00E66208"/>
    <w:rsid w:val="00E663F1"/>
    <w:rsid w:val="00E664EF"/>
    <w:rsid w:val="00E6682A"/>
    <w:rsid w:val="00E66C94"/>
    <w:rsid w:val="00E67320"/>
    <w:rsid w:val="00E67D6B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BD0"/>
    <w:rsid w:val="00E73C36"/>
    <w:rsid w:val="00E73C58"/>
    <w:rsid w:val="00E73EEB"/>
    <w:rsid w:val="00E73F7D"/>
    <w:rsid w:val="00E74611"/>
    <w:rsid w:val="00E7475A"/>
    <w:rsid w:val="00E74882"/>
    <w:rsid w:val="00E7564A"/>
    <w:rsid w:val="00E77016"/>
    <w:rsid w:val="00E77094"/>
    <w:rsid w:val="00E77139"/>
    <w:rsid w:val="00E779A9"/>
    <w:rsid w:val="00E77DE7"/>
    <w:rsid w:val="00E80276"/>
    <w:rsid w:val="00E81B8E"/>
    <w:rsid w:val="00E82022"/>
    <w:rsid w:val="00E82089"/>
    <w:rsid w:val="00E824AD"/>
    <w:rsid w:val="00E824C1"/>
    <w:rsid w:val="00E824D0"/>
    <w:rsid w:val="00E82709"/>
    <w:rsid w:val="00E82882"/>
    <w:rsid w:val="00E82D04"/>
    <w:rsid w:val="00E82DCC"/>
    <w:rsid w:val="00E8339B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8B5"/>
    <w:rsid w:val="00E87E8A"/>
    <w:rsid w:val="00E9086A"/>
    <w:rsid w:val="00E90DD2"/>
    <w:rsid w:val="00E90E9D"/>
    <w:rsid w:val="00E90EB6"/>
    <w:rsid w:val="00E90EDF"/>
    <w:rsid w:val="00E90F32"/>
    <w:rsid w:val="00E91CD0"/>
    <w:rsid w:val="00E9221C"/>
    <w:rsid w:val="00E92254"/>
    <w:rsid w:val="00E92852"/>
    <w:rsid w:val="00E92925"/>
    <w:rsid w:val="00E9369F"/>
    <w:rsid w:val="00E937C6"/>
    <w:rsid w:val="00E93FAE"/>
    <w:rsid w:val="00E952F2"/>
    <w:rsid w:val="00E95B1E"/>
    <w:rsid w:val="00E95B6C"/>
    <w:rsid w:val="00E95F65"/>
    <w:rsid w:val="00E962E6"/>
    <w:rsid w:val="00E962F7"/>
    <w:rsid w:val="00E96475"/>
    <w:rsid w:val="00E97081"/>
    <w:rsid w:val="00E97245"/>
    <w:rsid w:val="00E97B17"/>
    <w:rsid w:val="00E97F5A"/>
    <w:rsid w:val="00E97FE7"/>
    <w:rsid w:val="00EA0078"/>
    <w:rsid w:val="00EA01B4"/>
    <w:rsid w:val="00EA063E"/>
    <w:rsid w:val="00EA0781"/>
    <w:rsid w:val="00EA0917"/>
    <w:rsid w:val="00EA1149"/>
    <w:rsid w:val="00EA14D4"/>
    <w:rsid w:val="00EA14DE"/>
    <w:rsid w:val="00EA1FC0"/>
    <w:rsid w:val="00EA2670"/>
    <w:rsid w:val="00EA2E20"/>
    <w:rsid w:val="00EA2FFB"/>
    <w:rsid w:val="00EA3369"/>
    <w:rsid w:val="00EA36E6"/>
    <w:rsid w:val="00EA3A3A"/>
    <w:rsid w:val="00EA3FA2"/>
    <w:rsid w:val="00EA46F1"/>
    <w:rsid w:val="00EA48EF"/>
    <w:rsid w:val="00EA598A"/>
    <w:rsid w:val="00EA5DDC"/>
    <w:rsid w:val="00EA631E"/>
    <w:rsid w:val="00EA6647"/>
    <w:rsid w:val="00EA67DB"/>
    <w:rsid w:val="00EA698C"/>
    <w:rsid w:val="00EA6DF1"/>
    <w:rsid w:val="00EA7FE6"/>
    <w:rsid w:val="00EB056D"/>
    <w:rsid w:val="00EB08DF"/>
    <w:rsid w:val="00EB0A50"/>
    <w:rsid w:val="00EB0E02"/>
    <w:rsid w:val="00EB0FB9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127A"/>
    <w:rsid w:val="00EC1FB2"/>
    <w:rsid w:val="00EC21A7"/>
    <w:rsid w:val="00EC24AD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B5"/>
    <w:rsid w:val="00ED05FB"/>
    <w:rsid w:val="00ED16A1"/>
    <w:rsid w:val="00ED1D4A"/>
    <w:rsid w:val="00ED1E13"/>
    <w:rsid w:val="00ED20E9"/>
    <w:rsid w:val="00ED24B8"/>
    <w:rsid w:val="00ED2913"/>
    <w:rsid w:val="00ED2918"/>
    <w:rsid w:val="00ED2A5C"/>
    <w:rsid w:val="00ED2CAA"/>
    <w:rsid w:val="00ED2E8C"/>
    <w:rsid w:val="00ED398A"/>
    <w:rsid w:val="00ED3EF4"/>
    <w:rsid w:val="00ED3EFD"/>
    <w:rsid w:val="00ED4187"/>
    <w:rsid w:val="00ED4587"/>
    <w:rsid w:val="00ED54DA"/>
    <w:rsid w:val="00ED5AA8"/>
    <w:rsid w:val="00ED5C0B"/>
    <w:rsid w:val="00ED5C79"/>
    <w:rsid w:val="00ED5E9E"/>
    <w:rsid w:val="00ED5F46"/>
    <w:rsid w:val="00ED60FD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2DFE"/>
    <w:rsid w:val="00EE313C"/>
    <w:rsid w:val="00EE33AF"/>
    <w:rsid w:val="00EE3AF2"/>
    <w:rsid w:val="00EE420C"/>
    <w:rsid w:val="00EE4964"/>
    <w:rsid w:val="00EE50CE"/>
    <w:rsid w:val="00EE5520"/>
    <w:rsid w:val="00EE574F"/>
    <w:rsid w:val="00EE701F"/>
    <w:rsid w:val="00EE793B"/>
    <w:rsid w:val="00EE7CAE"/>
    <w:rsid w:val="00EE7FE6"/>
    <w:rsid w:val="00EF02E9"/>
    <w:rsid w:val="00EF033F"/>
    <w:rsid w:val="00EF0864"/>
    <w:rsid w:val="00EF0A53"/>
    <w:rsid w:val="00EF1B14"/>
    <w:rsid w:val="00EF1CCE"/>
    <w:rsid w:val="00EF2DB3"/>
    <w:rsid w:val="00EF2DCD"/>
    <w:rsid w:val="00EF2DEE"/>
    <w:rsid w:val="00EF2FE0"/>
    <w:rsid w:val="00EF3CA6"/>
    <w:rsid w:val="00EF3E3D"/>
    <w:rsid w:val="00EF519B"/>
    <w:rsid w:val="00EF5E29"/>
    <w:rsid w:val="00EF62A7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7A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153"/>
    <w:rsid w:val="00F057F4"/>
    <w:rsid w:val="00F0584C"/>
    <w:rsid w:val="00F05939"/>
    <w:rsid w:val="00F05F89"/>
    <w:rsid w:val="00F06396"/>
    <w:rsid w:val="00F06A79"/>
    <w:rsid w:val="00F0713F"/>
    <w:rsid w:val="00F07825"/>
    <w:rsid w:val="00F07BE7"/>
    <w:rsid w:val="00F1010E"/>
    <w:rsid w:val="00F106A3"/>
    <w:rsid w:val="00F10F9C"/>
    <w:rsid w:val="00F1165B"/>
    <w:rsid w:val="00F1193A"/>
    <w:rsid w:val="00F11955"/>
    <w:rsid w:val="00F11AD3"/>
    <w:rsid w:val="00F120D3"/>
    <w:rsid w:val="00F1244C"/>
    <w:rsid w:val="00F12A5F"/>
    <w:rsid w:val="00F12D76"/>
    <w:rsid w:val="00F12FB1"/>
    <w:rsid w:val="00F13385"/>
    <w:rsid w:val="00F13AFA"/>
    <w:rsid w:val="00F13C63"/>
    <w:rsid w:val="00F1507F"/>
    <w:rsid w:val="00F15EE9"/>
    <w:rsid w:val="00F16356"/>
    <w:rsid w:val="00F1638A"/>
    <w:rsid w:val="00F168D6"/>
    <w:rsid w:val="00F16CB3"/>
    <w:rsid w:val="00F16EA5"/>
    <w:rsid w:val="00F171C0"/>
    <w:rsid w:val="00F174C6"/>
    <w:rsid w:val="00F17DE7"/>
    <w:rsid w:val="00F20719"/>
    <w:rsid w:val="00F20853"/>
    <w:rsid w:val="00F20CC4"/>
    <w:rsid w:val="00F20FAA"/>
    <w:rsid w:val="00F21BC8"/>
    <w:rsid w:val="00F21DFA"/>
    <w:rsid w:val="00F21EB6"/>
    <w:rsid w:val="00F21EE9"/>
    <w:rsid w:val="00F2236B"/>
    <w:rsid w:val="00F224BE"/>
    <w:rsid w:val="00F2266F"/>
    <w:rsid w:val="00F226BB"/>
    <w:rsid w:val="00F22D30"/>
    <w:rsid w:val="00F2326F"/>
    <w:rsid w:val="00F23DFC"/>
    <w:rsid w:val="00F2400A"/>
    <w:rsid w:val="00F2483A"/>
    <w:rsid w:val="00F2496D"/>
    <w:rsid w:val="00F24EA1"/>
    <w:rsid w:val="00F252CD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120"/>
    <w:rsid w:val="00F3097F"/>
    <w:rsid w:val="00F30A1C"/>
    <w:rsid w:val="00F30BE6"/>
    <w:rsid w:val="00F30DE9"/>
    <w:rsid w:val="00F313ED"/>
    <w:rsid w:val="00F314FF"/>
    <w:rsid w:val="00F32E4B"/>
    <w:rsid w:val="00F33820"/>
    <w:rsid w:val="00F33CC3"/>
    <w:rsid w:val="00F341FF"/>
    <w:rsid w:val="00F343DD"/>
    <w:rsid w:val="00F343F6"/>
    <w:rsid w:val="00F35515"/>
    <w:rsid w:val="00F35909"/>
    <w:rsid w:val="00F35F98"/>
    <w:rsid w:val="00F36583"/>
    <w:rsid w:val="00F367AC"/>
    <w:rsid w:val="00F368FC"/>
    <w:rsid w:val="00F36BE2"/>
    <w:rsid w:val="00F36C5D"/>
    <w:rsid w:val="00F3737D"/>
    <w:rsid w:val="00F37A5A"/>
    <w:rsid w:val="00F37E50"/>
    <w:rsid w:val="00F37FD2"/>
    <w:rsid w:val="00F40196"/>
    <w:rsid w:val="00F41D1E"/>
    <w:rsid w:val="00F41DA0"/>
    <w:rsid w:val="00F42E0B"/>
    <w:rsid w:val="00F435D4"/>
    <w:rsid w:val="00F43764"/>
    <w:rsid w:val="00F439C7"/>
    <w:rsid w:val="00F43F9C"/>
    <w:rsid w:val="00F44B0A"/>
    <w:rsid w:val="00F44E5F"/>
    <w:rsid w:val="00F45882"/>
    <w:rsid w:val="00F45D5B"/>
    <w:rsid w:val="00F45EBD"/>
    <w:rsid w:val="00F45FF2"/>
    <w:rsid w:val="00F46395"/>
    <w:rsid w:val="00F464DC"/>
    <w:rsid w:val="00F470C5"/>
    <w:rsid w:val="00F475C3"/>
    <w:rsid w:val="00F47CCD"/>
    <w:rsid w:val="00F47FB3"/>
    <w:rsid w:val="00F5012F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7DD"/>
    <w:rsid w:val="00F538B8"/>
    <w:rsid w:val="00F53F42"/>
    <w:rsid w:val="00F54118"/>
    <w:rsid w:val="00F550F0"/>
    <w:rsid w:val="00F551B7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12B5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862"/>
    <w:rsid w:val="00F648EC"/>
    <w:rsid w:val="00F648F3"/>
    <w:rsid w:val="00F64ADA"/>
    <w:rsid w:val="00F64FA8"/>
    <w:rsid w:val="00F65036"/>
    <w:rsid w:val="00F6539A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4D"/>
    <w:rsid w:val="00F70DA8"/>
    <w:rsid w:val="00F71DE9"/>
    <w:rsid w:val="00F72223"/>
    <w:rsid w:val="00F726AA"/>
    <w:rsid w:val="00F72BA4"/>
    <w:rsid w:val="00F730EB"/>
    <w:rsid w:val="00F747A1"/>
    <w:rsid w:val="00F74A90"/>
    <w:rsid w:val="00F74CD0"/>
    <w:rsid w:val="00F74FC9"/>
    <w:rsid w:val="00F75091"/>
    <w:rsid w:val="00F75B38"/>
    <w:rsid w:val="00F75B70"/>
    <w:rsid w:val="00F76008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210"/>
    <w:rsid w:val="00F865E8"/>
    <w:rsid w:val="00F86F7D"/>
    <w:rsid w:val="00F86FBF"/>
    <w:rsid w:val="00F877C8"/>
    <w:rsid w:val="00F877EE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9C1"/>
    <w:rsid w:val="00F92C21"/>
    <w:rsid w:val="00F92D75"/>
    <w:rsid w:val="00F93444"/>
    <w:rsid w:val="00F93E09"/>
    <w:rsid w:val="00F93F38"/>
    <w:rsid w:val="00F93FB9"/>
    <w:rsid w:val="00F949A9"/>
    <w:rsid w:val="00F94CFE"/>
    <w:rsid w:val="00F94D6F"/>
    <w:rsid w:val="00F9598D"/>
    <w:rsid w:val="00F95B5C"/>
    <w:rsid w:val="00F95DF7"/>
    <w:rsid w:val="00F96BB9"/>
    <w:rsid w:val="00F96ED7"/>
    <w:rsid w:val="00FA098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38A9"/>
    <w:rsid w:val="00FB3D75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C1C"/>
    <w:rsid w:val="00FC3D31"/>
    <w:rsid w:val="00FC3EBE"/>
    <w:rsid w:val="00FC4056"/>
    <w:rsid w:val="00FC4584"/>
    <w:rsid w:val="00FC4F4B"/>
    <w:rsid w:val="00FC552F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1B9E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C35"/>
    <w:rsid w:val="00FD7CE9"/>
    <w:rsid w:val="00FE0373"/>
    <w:rsid w:val="00FE075D"/>
    <w:rsid w:val="00FE08CC"/>
    <w:rsid w:val="00FE16C9"/>
    <w:rsid w:val="00FE1714"/>
    <w:rsid w:val="00FE1DF4"/>
    <w:rsid w:val="00FE2260"/>
    <w:rsid w:val="00FE2533"/>
    <w:rsid w:val="00FE29BF"/>
    <w:rsid w:val="00FE341E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0DE9"/>
    <w:rsid w:val="00FF1369"/>
    <w:rsid w:val="00FF1639"/>
    <w:rsid w:val="00FF1CD5"/>
    <w:rsid w:val="00FF22DF"/>
    <w:rsid w:val="00FF23FD"/>
    <w:rsid w:val="00FF25E5"/>
    <w:rsid w:val="00FF283B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6A5"/>
    <w:rsid w:val="00FF68CF"/>
    <w:rsid w:val="00FF6A43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224F90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24F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24F9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224F90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224F9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224F90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224F90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224F90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224F9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224F90"/>
    <w:pPr>
      <w:spacing w:before="180"/>
      <w:ind w:left="2693" w:hanging="2693"/>
    </w:pPr>
    <w:rPr>
      <w:b/>
    </w:rPr>
  </w:style>
  <w:style w:type="paragraph" w:styleId="10">
    <w:name w:val="toc 1"/>
    <w:semiHidden/>
    <w:rsid w:val="00224F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24F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24F90"/>
    <w:pPr>
      <w:ind w:left="1701" w:hanging="1701"/>
    </w:pPr>
  </w:style>
  <w:style w:type="paragraph" w:styleId="40">
    <w:name w:val="toc 4"/>
    <w:basedOn w:val="30"/>
    <w:semiHidden/>
    <w:rsid w:val="00224F90"/>
    <w:pPr>
      <w:ind w:left="1418" w:hanging="1418"/>
    </w:pPr>
  </w:style>
  <w:style w:type="paragraph" w:styleId="30">
    <w:name w:val="toc 3"/>
    <w:basedOn w:val="20"/>
    <w:semiHidden/>
    <w:rsid w:val="00224F90"/>
    <w:pPr>
      <w:ind w:left="1134" w:hanging="1134"/>
    </w:pPr>
  </w:style>
  <w:style w:type="paragraph" w:styleId="20">
    <w:name w:val="toc 2"/>
    <w:basedOn w:val="10"/>
    <w:semiHidden/>
    <w:rsid w:val="00224F9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24F90"/>
    <w:pPr>
      <w:ind w:left="284"/>
    </w:pPr>
  </w:style>
  <w:style w:type="paragraph" w:styleId="11">
    <w:name w:val="index 1"/>
    <w:basedOn w:val="a"/>
    <w:semiHidden/>
    <w:rsid w:val="00224F90"/>
    <w:pPr>
      <w:keepLines/>
      <w:spacing w:after="0"/>
    </w:pPr>
  </w:style>
  <w:style w:type="paragraph" w:customStyle="1" w:styleId="ZH">
    <w:name w:val="ZH"/>
    <w:rsid w:val="00224F9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24F90"/>
    <w:pPr>
      <w:outlineLvl w:val="9"/>
    </w:pPr>
  </w:style>
  <w:style w:type="paragraph" w:styleId="22">
    <w:name w:val="List Number 2"/>
    <w:basedOn w:val="a3"/>
    <w:rsid w:val="00224F90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224F9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224F90"/>
    <w:rPr>
      <w:b/>
      <w:position w:val="6"/>
      <w:sz w:val="16"/>
    </w:rPr>
  </w:style>
  <w:style w:type="paragraph" w:styleId="a6">
    <w:name w:val="footnote text"/>
    <w:basedOn w:val="a"/>
    <w:semiHidden/>
    <w:rsid w:val="00224F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4F90"/>
    <w:rPr>
      <w:b/>
    </w:rPr>
  </w:style>
  <w:style w:type="paragraph" w:customStyle="1" w:styleId="TAC">
    <w:name w:val="TAC"/>
    <w:basedOn w:val="TAL"/>
    <w:link w:val="TACChar"/>
    <w:rsid w:val="00224F90"/>
    <w:pPr>
      <w:jc w:val="center"/>
    </w:pPr>
  </w:style>
  <w:style w:type="paragraph" w:customStyle="1" w:styleId="TF">
    <w:name w:val="TF"/>
    <w:basedOn w:val="TH"/>
    <w:link w:val="TFChar"/>
    <w:rsid w:val="00224F9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24F90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224F90"/>
    <w:pPr>
      <w:ind w:left="1418" w:hanging="1418"/>
    </w:pPr>
  </w:style>
  <w:style w:type="paragraph" w:customStyle="1" w:styleId="EX">
    <w:name w:val="EX"/>
    <w:basedOn w:val="a"/>
    <w:rsid w:val="00224F90"/>
    <w:pPr>
      <w:keepLines/>
      <w:ind w:left="1702" w:hanging="1418"/>
    </w:pPr>
  </w:style>
  <w:style w:type="paragraph" w:customStyle="1" w:styleId="FP">
    <w:name w:val="FP"/>
    <w:basedOn w:val="a"/>
    <w:rsid w:val="00224F90"/>
    <w:pPr>
      <w:spacing w:after="0"/>
    </w:pPr>
  </w:style>
  <w:style w:type="paragraph" w:customStyle="1" w:styleId="LD">
    <w:name w:val="LD"/>
    <w:rsid w:val="00224F9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24F90"/>
    <w:pPr>
      <w:spacing w:after="0"/>
    </w:pPr>
  </w:style>
  <w:style w:type="paragraph" w:customStyle="1" w:styleId="EW">
    <w:name w:val="EW"/>
    <w:basedOn w:val="EX"/>
    <w:rsid w:val="00224F90"/>
    <w:pPr>
      <w:spacing w:after="0"/>
    </w:pPr>
  </w:style>
  <w:style w:type="paragraph" w:styleId="60">
    <w:name w:val="toc 6"/>
    <w:basedOn w:val="50"/>
    <w:next w:val="a"/>
    <w:semiHidden/>
    <w:rsid w:val="00224F90"/>
    <w:pPr>
      <w:ind w:left="1985" w:hanging="1985"/>
    </w:pPr>
  </w:style>
  <w:style w:type="paragraph" w:styleId="70">
    <w:name w:val="toc 7"/>
    <w:basedOn w:val="60"/>
    <w:next w:val="a"/>
    <w:semiHidden/>
    <w:rsid w:val="00224F90"/>
    <w:pPr>
      <w:ind w:left="2268" w:hanging="2268"/>
    </w:pPr>
  </w:style>
  <w:style w:type="paragraph" w:styleId="23">
    <w:name w:val="List Bullet 2"/>
    <w:basedOn w:val="a7"/>
    <w:rsid w:val="00224F90"/>
    <w:pPr>
      <w:ind w:left="851"/>
    </w:pPr>
  </w:style>
  <w:style w:type="paragraph" w:styleId="31">
    <w:name w:val="List Bullet 3"/>
    <w:basedOn w:val="23"/>
    <w:rsid w:val="00224F90"/>
    <w:pPr>
      <w:ind w:left="1135"/>
    </w:pPr>
  </w:style>
  <w:style w:type="paragraph" w:styleId="a3">
    <w:name w:val="List Number"/>
    <w:basedOn w:val="a8"/>
    <w:rsid w:val="00224F90"/>
  </w:style>
  <w:style w:type="paragraph" w:customStyle="1" w:styleId="EQ">
    <w:name w:val="EQ"/>
    <w:basedOn w:val="a"/>
    <w:next w:val="a"/>
    <w:rsid w:val="00224F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24F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4F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24F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4F90"/>
    <w:pPr>
      <w:jc w:val="right"/>
    </w:pPr>
  </w:style>
  <w:style w:type="paragraph" w:customStyle="1" w:styleId="H6">
    <w:name w:val="H6"/>
    <w:basedOn w:val="5"/>
    <w:next w:val="a"/>
    <w:rsid w:val="00224F9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24F90"/>
    <w:pPr>
      <w:ind w:left="851" w:hanging="851"/>
    </w:pPr>
  </w:style>
  <w:style w:type="paragraph" w:customStyle="1" w:styleId="TAL">
    <w:name w:val="TAL"/>
    <w:basedOn w:val="a"/>
    <w:link w:val="TALCar"/>
    <w:rsid w:val="00224F9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4F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4F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24F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24F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24F90"/>
    <w:pPr>
      <w:framePr w:wrap="notBeside" w:y="16161"/>
    </w:pPr>
  </w:style>
  <w:style w:type="character" w:customStyle="1" w:styleId="ZGSM">
    <w:name w:val="ZGSM"/>
    <w:rsid w:val="00224F90"/>
  </w:style>
  <w:style w:type="paragraph" w:styleId="24">
    <w:name w:val="List 2"/>
    <w:basedOn w:val="a8"/>
    <w:rsid w:val="00224F90"/>
    <w:pPr>
      <w:ind w:left="851"/>
    </w:pPr>
  </w:style>
  <w:style w:type="paragraph" w:customStyle="1" w:styleId="ZG">
    <w:name w:val="ZG"/>
    <w:rsid w:val="00224F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24F90"/>
    <w:pPr>
      <w:ind w:left="1135"/>
    </w:pPr>
  </w:style>
  <w:style w:type="paragraph" w:styleId="41">
    <w:name w:val="List 4"/>
    <w:basedOn w:val="32"/>
    <w:rsid w:val="00224F90"/>
    <w:pPr>
      <w:ind w:left="1418"/>
    </w:pPr>
  </w:style>
  <w:style w:type="paragraph" w:styleId="51">
    <w:name w:val="List 5"/>
    <w:basedOn w:val="41"/>
    <w:rsid w:val="00224F90"/>
    <w:pPr>
      <w:ind w:left="1702"/>
    </w:pPr>
  </w:style>
  <w:style w:type="paragraph" w:customStyle="1" w:styleId="EditorsNote">
    <w:name w:val="Editor's Note"/>
    <w:basedOn w:val="NO"/>
    <w:rsid w:val="00224F90"/>
    <w:rPr>
      <w:color w:val="FF0000"/>
    </w:rPr>
  </w:style>
  <w:style w:type="paragraph" w:styleId="a8">
    <w:name w:val="List"/>
    <w:basedOn w:val="a"/>
    <w:rsid w:val="00224F90"/>
    <w:pPr>
      <w:ind w:left="568" w:hanging="284"/>
    </w:pPr>
  </w:style>
  <w:style w:type="paragraph" w:styleId="a7">
    <w:name w:val="List Bullet"/>
    <w:basedOn w:val="a8"/>
    <w:rsid w:val="00224F90"/>
  </w:style>
  <w:style w:type="paragraph" w:styleId="42">
    <w:name w:val="List Bullet 4"/>
    <w:basedOn w:val="31"/>
    <w:rsid w:val="00224F90"/>
    <w:pPr>
      <w:ind w:left="1418"/>
    </w:pPr>
  </w:style>
  <w:style w:type="paragraph" w:styleId="52">
    <w:name w:val="List Bullet 5"/>
    <w:basedOn w:val="42"/>
    <w:rsid w:val="00224F90"/>
    <w:pPr>
      <w:ind w:left="1702"/>
    </w:pPr>
  </w:style>
  <w:style w:type="paragraph" w:customStyle="1" w:styleId="B1">
    <w:name w:val="B1"/>
    <w:basedOn w:val="a8"/>
    <w:link w:val="B1Char"/>
    <w:rsid w:val="00224F90"/>
    <w:rPr>
      <w:rFonts w:ascii="CG Times (WN)" w:hAnsi="CG Times (WN)"/>
    </w:rPr>
  </w:style>
  <w:style w:type="paragraph" w:customStyle="1" w:styleId="B2">
    <w:name w:val="B2"/>
    <w:basedOn w:val="24"/>
    <w:link w:val="B2Char"/>
    <w:rsid w:val="00224F90"/>
    <w:rPr>
      <w:rFonts w:ascii="CG Times (WN)" w:hAnsi="CG Times (WN)"/>
    </w:rPr>
  </w:style>
  <w:style w:type="paragraph" w:customStyle="1" w:styleId="B3">
    <w:name w:val="B3"/>
    <w:basedOn w:val="32"/>
    <w:link w:val="B3Char2"/>
    <w:rsid w:val="00224F90"/>
    <w:rPr>
      <w:rFonts w:ascii="CG Times (WN)" w:hAnsi="CG Times (WN)"/>
    </w:rPr>
  </w:style>
  <w:style w:type="paragraph" w:customStyle="1" w:styleId="B4">
    <w:name w:val="B4"/>
    <w:basedOn w:val="41"/>
    <w:rsid w:val="00224F90"/>
  </w:style>
  <w:style w:type="paragraph" w:customStyle="1" w:styleId="B5">
    <w:name w:val="B5"/>
    <w:basedOn w:val="51"/>
    <w:rsid w:val="00224F90"/>
  </w:style>
  <w:style w:type="paragraph" w:styleId="a9">
    <w:name w:val="footer"/>
    <w:basedOn w:val="a4"/>
    <w:link w:val="Char0"/>
    <w:uiPriority w:val="99"/>
    <w:rsid w:val="00224F90"/>
    <w:pPr>
      <w:jc w:val="center"/>
    </w:pPr>
    <w:rPr>
      <w:i/>
    </w:rPr>
  </w:style>
  <w:style w:type="paragraph" w:customStyle="1" w:styleId="ZTD">
    <w:name w:val="ZTD"/>
    <w:basedOn w:val="ZB"/>
    <w:rsid w:val="00224F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24F9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24F90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4F90"/>
    <w:rPr>
      <w:color w:val="0000FF"/>
      <w:u w:val="single"/>
    </w:rPr>
  </w:style>
  <w:style w:type="character" w:styleId="ab">
    <w:name w:val="annotation reference"/>
    <w:semiHidden/>
    <w:rsid w:val="00224F90"/>
    <w:rPr>
      <w:sz w:val="16"/>
    </w:rPr>
  </w:style>
  <w:style w:type="paragraph" w:styleId="ac">
    <w:name w:val="annotation text"/>
    <w:basedOn w:val="a"/>
    <w:semiHidden/>
    <w:rsid w:val="00224F90"/>
  </w:style>
  <w:style w:type="character" w:styleId="ad">
    <w:name w:val="FollowedHyperlink"/>
    <w:rsid w:val="00224F90"/>
    <w:rPr>
      <w:color w:val="800080"/>
      <w:u w:val="single"/>
    </w:rPr>
  </w:style>
  <w:style w:type="paragraph" w:styleId="ae">
    <w:name w:val="Balloon Text"/>
    <w:basedOn w:val="a"/>
    <w:semiHidden/>
    <w:rsid w:val="00224F9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224F9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basedOn w:val="a"/>
    <w:next w:val="a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s">
    <w:name w:val="references"/>
    <w:rsid w:val="001474C3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paragraph" w:customStyle="1" w:styleId="Bullet-3">
    <w:name w:val="Bullet-3"/>
    <w:basedOn w:val="a"/>
    <w:qFormat/>
    <w:rsid w:val="00076DBE"/>
    <w:pPr>
      <w:numPr>
        <w:ilvl w:val="2"/>
        <w:numId w:val="6"/>
      </w:numPr>
      <w:spacing w:after="0"/>
      <w:jc w:val="both"/>
    </w:pPr>
    <w:rPr>
      <w:rFonts w:ascii="Book Antiqua" w:eastAsia="Malgun Gothic" w:hAnsi="Book Antiqua"/>
    </w:rPr>
  </w:style>
  <w:style w:type="paragraph" w:customStyle="1" w:styleId="Bullet2">
    <w:name w:val="Bullet 2"/>
    <w:basedOn w:val="a"/>
    <w:rsid w:val="00076DBE"/>
    <w:pPr>
      <w:numPr>
        <w:ilvl w:val="5"/>
        <w:numId w:val="6"/>
      </w:numPr>
      <w:spacing w:after="0"/>
    </w:pPr>
    <w:rPr>
      <w:rFonts w:ascii="Arial" w:eastAsia="Malgun Gothic" w:hAnsi="Arial"/>
      <w:szCs w:val="24"/>
    </w:rPr>
  </w:style>
  <w:style w:type="paragraph" w:customStyle="1" w:styleId="bulletlevel1">
    <w:name w:val="bullet level 1"/>
    <w:basedOn w:val="Bullet-3"/>
    <w:qFormat/>
    <w:rsid w:val="00076DBE"/>
    <w:pPr>
      <w:numPr>
        <w:ilvl w:val="0"/>
      </w:numPr>
    </w:pPr>
    <w:rPr>
      <w:noProof/>
    </w:rPr>
  </w:style>
  <w:style w:type="paragraph" w:customStyle="1" w:styleId="bulletlevel2">
    <w:name w:val="bullet level 2"/>
    <w:basedOn w:val="Bullet-3"/>
    <w:link w:val="bulletlevel2Char"/>
    <w:qFormat/>
    <w:rsid w:val="00076DBE"/>
    <w:pPr>
      <w:numPr>
        <w:ilvl w:val="1"/>
      </w:numPr>
    </w:pPr>
    <w:rPr>
      <w:lang w:val="en-AU"/>
    </w:rPr>
  </w:style>
  <w:style w:type="paragraph" w:customStyle="1" w:styleId="bulletlevel3">
    <w:name w:val="bullet level 3"/>
    <w:basedOn w:val="Bullet-3"/>
    <w:link w:val="bulletlevel3Char"/>
    <w:qFormat/>
    <w:rsid w:val="00076DBE"/>
    <w:rPr>
      <w:lang w:val="en-AU"/>
    </w:rPr>
  </w:style>
  <w:style w:type="character" w:customStyle="1" w:styleId="bulletlevel2Char">
    <w:name w:val="bullet level 2 Char"/>
    <w:link w:val="bulletlevel2"/>
    <w:rsid w:val="00076DBE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qFormat/>
    <w:rsid w:val="00076DBE"/>
    <w:pPr>
      <w:numPr>
        <w:ilvl w:val="3"/>
      </w:numPr>
    </w:pPr>
    <w:rPr>
      <w:noProof/>
      <w:lang w:val="en-AU"/>
    </w:rPr>
  </w:style>
  <w:style w:type="character" w:customStyle="1" w:styleId="bulletlevel3Char">
    <w:name w:val="bullet level 3 Char"/>
    <w:link w:val="bulletlevel3"/>
    <w:rsid w:val="00076DBE"/>
    <w:rPr>
      <w:rFonts w:ascii="Book Antiqua" w:eastAsia="Malgun Gothic" w:hAnsi="Book Antiqua"/>
      <w:lang w:val="en-AU"/>
    </w:rPr>
  </w:style>
  <w:style w:type="paragraph" w:styleId="af6">
    <w:name w:val="List Paragraph"/>
    <w:basedOn w:val="a"/>
    <w:uiPriority w:val="34"/>
    <w:qFormat/>
    <w:rsid w:val="006D687F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a"/>
    <w:rsid w:val="00E226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apple-converted-space">
    <w:name w:val="apple-converted-space"/>
    <w:basedOn w:val="a0"/>
    <w:rsid w:val="003D4E1B"/>
  </w:style>
  <w:style w:type="character" w:customStyle="1" w:styleId="highlight">
    <w:name w:val="highlight"/>
    <w:basedOn w:val="a0"/>
    <w:rsid w:val="003D4E1B"/>
  </w:style>
  <w:style w:type="paragraph" w:styleId="af7">
    <w:name w:val="Normal (Web)"/>
    <w:basedOn w:val="a"/>
    <w:uiPriority w:val="99"/>
    <w:unhideWhenUsed/>
    <w:rsid w:val="003D4E1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34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14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76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758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196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483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8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04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328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92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22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2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38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16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11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006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4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9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53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88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93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335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623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6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6152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820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9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03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4517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90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36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39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3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5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7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4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46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0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79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7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37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9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5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488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974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6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97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79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693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59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90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89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199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33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345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12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441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493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49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68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61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4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06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3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383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52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8306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757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493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3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14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59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8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3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817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95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50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33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3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57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76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8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9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39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20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29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889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7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00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7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0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982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3224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94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7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925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403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98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256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37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87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20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1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18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4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8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7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438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8961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52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806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6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937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4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098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17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989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1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8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47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92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66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29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87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3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9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70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50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0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64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7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84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88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3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1264">
          <w:marLeft w:val="107"/>
          <w:marRight w:val="107"/>
          <w:marTop w:val="107"/>
          <w:marBottom w:val="10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86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655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80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293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03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24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71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79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124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280FE-0593-4A0B-AE86-CF8F3B543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357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 Electronics</cp:lastModifiedBy>
  <cp:revision>19</cp:revision>
  <cp:lastPrinted>2007-06-18T01:31:00Z</cp:lastPrinted>
  <dcterms:created xsi:type="dcterms:W3CDTF">2016-06-16T07:07:00Z</dcterms:created>
  <dcterms:modified xsi:type="dcterms:W3CDTF">2016-11-04T02:32:00Z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